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8BF" w:rsidRPr="004235F2" w:rsidRDefault="00EF48BF" w:rsidP="00EF48BF">
      <w:pPr>
        <w:spacing w:before="240" w:after="240" w:line="259" w:lineRule="auto"/>
        <w:rPr>
          <w:rFonts w:asciiTheme="minorHAnsi" w:hAnsiTheme="minorHAnsi" w:cstheme="minorHAnsi"/>
          <w:sz w:val="22"/>
          <w:szCs w:val="22"/>
        </w:rPr>
      </w:pPr>
      <w:bookmarkStart w:id="0" w:name="_Toc321484809"/>
    </w:p>
    <w:p w:rsidR="005D0407" w:rsidRPr="004235F2" w:rsidRDefault="00AC3F62" w:rsidP="005D0407">
      <w:pPr>
        <w:spacing w:before="240" w:after="240" w:line="259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4235F2">
        <w:rPr>
          <w:rFonts w:asciiTheme="minorHAnsi" w:hAnsiTheme="minorHAnsi" w:cstheme="minorHAnsi"/>
          <w:noProof/>
          <w:snapToGrid/>
          <w:sz w:val="22"/>
          <w:szCs w:val="22"/>
        </w:rPr>
        <w:drawing>
          <wp:inline distT="0" distB="0" distL="0" distR="0" wp14:anchorId="071F8918" wp14:editId="5FDB243A">
            <wp:extent cx="4343400" cy="1265566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Vervangingsfonds_Participatiefonds_RGB resized 65 mm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9113" cy="1267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407" w:rsidRPr="004235F2" w:rsidRDefault="005D0407" w:rsidP="005D0407">
      <w:pPr>
        <w:spacing w:before="240" w:after="240"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5D0407" w:rsidRPr="004235F2" w:rsidRDefault="005D0407" w:rsidP="005D0407">
      <w:pPr>
        <w:spacing w:before="240" w:after="240"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5D0407" w:rsidRPr="004235F2" w:rsidRDefault="005D0407" w:rsidP="005D0407">
      <w:pPr>
        <w:spacing w:before="240" w:after="240"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5D0407" w:rsidRPr="004235F2" w:rsidRDefault="005D0407" w:rsidP="005D0407">
      <w:pPr>
        <w:spacing w:before="240" w:after="240"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5D0407" w:rsidRPr="004235F2" w:rsidRDefault="005D0407" w:rsidP="005D0407">
      <w:pPr>
        <w:spacing w:before="240" w:after="240"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5D0407" w:rsidRPr="004235F2" w:rsidRDefault="005D0407" w:rsidP="005D0407">
      <w:pPr>
        <w:spacing w:before="240" w:after="240"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7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5496"/>
      </w:tblGrid>
      <w:tr w:rsidR="005D0407" w:rsidRPr="004235F2" w:rsidTr="00661AEC">
        <w:trPr>
          <w:cantSplit/>
          <w:trHeight w:hRule="exact" w:val="1994"/>
          <w:jc w:val="center"/>
        </w:trPr>
        <w:tc>
          <w:tcPr>
            <w:tcW w:w="7197" w:type="dxa"/>
            <w:gridSpan w:val="2"/>
            <w:shd w:val="clear" w:color="auto" w:fill="auto"/>
            <w:vAlign w:val="center"/>
          </w:tcPr>
          <w:p w:rsidR="00830AC5" w:rsidRPr="004235F2" w:rsidRDefault="00830AC5" w:rsidP="001177A2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Bijlage </w:t>
            </w:r>
            <w:r w:rsidR="004B1679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Pr="004235F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:rsidR="00830AC5" w:rsidRPr="004235F2" w:rsidRDefault="00830AC5" w:rsidP="001177A2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B6E76" w:rsidRPr="004B1679" w:rsidRDefault="004B1679" w:rsidP="00830AC5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1679">
              <w:rPr>
                <w:rFonts w:asciiTheme="minorHAnsi" w:hAnsiTheme="minorHAnsi" w:cstheme="minorHAnsi"/>
                <w:b/>
                <w:sz w:val="22"/>
                <w:szCs w:val="22"/>
              </w:rPr>
              <w:t>Akkoordverklaring eisen en voorwaarden aanbesteding</w:t>
            </w:r>
          </w:p>
        </w:tc>
      </w:tr>
      <w:tr w:rsidR="005D0407" w:rsidRPr="004235F2" w:rsidTr="00661AE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5D0407" w:rsidRPr="004235F2" w:rsidRDefault="005D0407" w:rsidP="001177A2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Contactpersoon</w:t>
            </w:r>
          </w:p>
        </w:tc>
        <w:tc>
          <w:tcPr>
            <w:tcW w:w="5496" w:type="dxa"/>
            <w:shd w:val="clear" w:color="auto" w:fill="auto"/>
          </w:tcPr>
          <w:p w:rsidR="005D0407" w:rsidRPr="004235F2" w:rsidRDefault="005F05B3" w:rsidP="005F05B3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Henk Strik</w:t>
            </w:r>
          </w:p>
        </w:tc>
      </w:tr>
      <w:tr w:rsidR="00661AEC" w:rsidRPr="004235F2" w:rsidTr="00661AE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661AEC" w:rsidRPr="004235F2" w:rsidRDefault="00661AEC" w:rsidP="001177A2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Bijlage bij</w:t>
            </w:r>
          </w:p>
        </w:tc>
        <w:tc>
          <w:tcPr>
            <w:tcW w:w="5496" w:type="dxa"/>
            <w:shd w:val="clear" w:color="auto" w:fill="auto"/>
          </w:tcPr>
          <w:p w:rsidR="00661AEC" w:rsidRPr="004235F2" w:rsidRDefault="009553A4" w:rsidP="009553A4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 xml:space="preserve">Aanbestedingsdocument </w:t>
            </w:r>
            <w:r w:rsidR="00661AEC" w:rsidRPr="004235F2">
              <w:rPr>
                <w:rFonts w:asciiTheme="minorHAnsi" w:hAnsiTheme="minorHAnsi" w:cstheme="minorHAnsi"/>
                <w:sz w:val="22"/>
                <w:szCs w:val="22"/>
              </w:rPr>
              <w:t xml:space="preserve">aanbesteding van </w:t>
            </w: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 xml:space="preserve">Accountantsdiensten </w:t>
            </w:r>
          </w:p>
        </w:tc>
      </w:tr>
      <w:tr w:rsidR="00661AEC" w:rsidRPr="004235F2" w:rsidTr="00661AE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661AEC" w:rsidRPr="004235F2" w:rsidRDefault="00661AEC" w:rsidP="001177A2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Datum</w:t>
            </w:r>
          </w:p>
        </w:tc>
        <w:tc>
          <w:tcPr>
            <w:tcW w:w="5496" w:type="dxa"/>
            <w:shd w:val="clear" w:color="auto" w:fill="auto"/>
          </w:tcPr>
          <w:p w:rsidR="00661AEC" w:rsidRPr="004235F2" w:rsidRDefault="009553A4" w:rsidP="009553A4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 xml:space="preserve">31 oktober </w:t>
            </w:r>
            <w:r w:rsidR="00661AEC" w:rsidRPr="004235F2">
              <w:rPr>
                <w:rFonts w:asciiTheme="minorHAnsi" w:hAnsiTheme="minorHAnsi" w:cstheme="minorHAnsi"/>
                <w:sz w:val="22"/>
                <w:szCs w:val="22"/>
              </w:rPr>
              <w:t>2020</w:t>
            </w:r>
          </w:p>
        </w:tc>
      </w:tr>
      <w:tr w:rsidR="00661AEC" w:rsidRPr="004235F2" w:rsidTr="00661AE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661AEC" w:rsidRPr="004235F2" w:rsidRDefault="00661AEC" w:rsidP="001177A2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Versie</w:t>
            </w:r>
          </w:p>
        </w:tc>
        <w:tc>
          <w:tcPr>
            <w:tcW w:w="5496" w:type="dxa"/>
            <w:shd w:val="clear" w:color="auto" w:fill="auto"/>
          </w:tcPr>
          <w:p w:rsidR="00661AEC" w:rsidRPr="004235F2" w:rsidRDefault="00661AEC" w:rsidP="004B757C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1.0</w:t>
            </w:r>
          </w:p>
        </w:tc>
      </w:tr>
      <w:tr w:rsidR="00661AEC" w:rsidRPr="004235F2" w:rsidTr="00661AE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661AEC" w:rsidRPr="004235F2" w:rsidRDefault="00661AEC" w:rsidP="001177A2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Status</w:t>
            </w:r>
          </w:p>
        </w:tc>
        <w:tc>
          <w:tcPr>
            <w:tcW w:w="5496" w:type="dxa"/>
            <w:shd w:val="clear" w:color="auto" w:fill="auto"/>
          </w:tcPr>
          <w:p w:rsidR="00661AEC" w:rsidRPr="004235F2" w:rsidRDefault="00661AEC" w:rsidP="005F05B3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Definitief</w:t>
            </w:r>
          </w:p>
        </w:tc>
      </w:tr>
    </w:tbl>
    <w:p w:rsidR="004235F2" w:rsidRPr="004235F2" w:rsidRDefault="005D0407" w:rsidP="00830AC5">
      <w:pPr>
        <w:rPr>
          <w:rFonts w:asciiTheme="minorHAnsi" w:hAnsiTheme="minorHAnsi" w:cstheme="minorHAnsi"/>
          <w:sz w:val="22"/>
          <w:szCs w:val="22"/>
        </w:rPr>
      </w:pPr>
      <w:r w:rsidRPr="004235F2">
        <w:rPr>
          <w:rFonts w:asciiTheme="minorHAnsi" w:hAnsiTheme="minorHAnsi" w:cstheme="minorHAnsi"/>
          <w:sz w:val="22"/>
          <w:szCs w:val="22"/>
        </w:rPr>
        <w:br w:type="page"/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5669"/>
      </w:tblGrid>
      <w:tr w:rsidR="0004245B" w:rsidRPr="0004245B" w:rsidTr="0004245B">
        <w:tc>
          <w:tcPr>
            <w:tcW w:w="87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BAAD0"/>
          </w:tcPr>
          <w:p w:rsidR="004235F2" w:rsidRPr="0004245B" w:rsidRDefault="004235F2" w:rsidP="004B7960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1" w:name="_Toc400622774"/>
            <w:bookmarkStart w:id="2" w:name="_Toc327876264"/>
            <w:bookmarkStart w:id="3" w:name="_Toc328055305"/>
            <w:bookmarkStart w:id="4" w:name="_Toc328061665"/>
            <w:bookmarkStart w:id="5" w:name="_Toc328063739"/>
            <w:bookmarkStart w:id="6" w:name="_Toc328378593"/>
            <w:bookmarkStart w:id="7" w:name="_Toc329588130"/>
            <w:bookmarkStart w:id="8" w:name="_Toc327876260"/>
            <w:bookmarkStart w:id="9" w:name="_Toc328055301"/>
            <w:bookmarkStart w:id="10" w:name="_Toc328061661"/>
            <w:bookmarkStart w:id="11" w:name="_Toc328063735"/>
            <w:bookmarkStart w:id="12" w:name="_Toc328378589"/>
            <w:bookmarkStart w:id="13" w:name="_Toc400967709"/>
            <w:r w:rsidRPr="0004245B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Aanbieder</w:t>
            </w:r>
          </w:p>
        </w:tc>
      </w:tr>
      <w:tr w:rsidR="004235F2" w:rsidRPr="004235F2" w:rsidTr="0004245B">
        <w:tc>
          <w:tcPr>
            <w:tcW w:w="3119" w:type="dxa"/>
            <w:tcBorders>
              <w:top w:val="dotted" w:sz="4" w:space="0" w:color="auto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uppressAutoHyphens/>
              <w:spacing w:before="40" w:after="40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bedrijfsnaam</w:t>
            </w:r>
          </w:p>
        </w:tc>
        <w:tc>
          <w:tcPr>
            <w:tcW w:w="5669" w:type="dxa"/>
            <w:tcBorders>
              <w:top w:val="dotted" w:sz="4" w:space="0" w:color="auto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235F2" w:rsidRPr="004235F2" w:rsidTr="004B7960">
        <w:tc>
          <w:tcPr>
            <w:tcW w:w="311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uppressAutoHyphens/>
              <w:spacing w:before="40" w:after="40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rechtspersoonlijkheid</w:t>
            </w:r>
          </w:p>
        </w:tc>
        <w:tc>
          <w:tcPr>
            <w:tcW w:w="566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235F2" w:rsidRPr="004235F2" w:rsidTr="004B7960">
        <w:tc>
          <w:tcPr>
            <w:tcW w:w="311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uppressAutoHyphens/>
              <w:spacing w:before="40" w:after="40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 xml:space="preserve">vestigingsadres </w:t>
            </w:r>
          </w:p>
        </w:tc>
        <w:tc>
          <w:tcPr>
            <w:tcW w:w="566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235F2" w:rsidRPr="004235F2" w:rsidTr="004B7960">
        <w:tc>
          <w:tcPr>
            <w:tcW w:w="311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uppressAutoHyphens/>
              <w:spacing w:before="40" w:after="40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postcode en vestigingsplaats</w:t>
            </w:r>
          </w:p>
        </w:tc>
        <w:tc>
          <w:tcPr>
            <w:tcW w:w="566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235F2" w:rsidRPr="004235F2" w:rsidTr="0004245B">
        <w:tc>
          <w:tcPr>
            <w:tcW w:w="3119" w:type="dxa"/>
            <w:tcBorders>
              <w:top w:val="dotted" w:sz="4" w:space="0" w:color="7030A0"/>
              <w:left w:val="dotted" w:sz="4" w:space="0" w:color="7030A0"/>
              <w:bottom w:val="dotted" w:sz="4" w:space="0" w:color="auto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uppressAutoHyphens/>
              <w:spacing w:before="40" w:after="40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KvK-nummer</w:t>
            </w:r>
          </w:p>
        </w:tc>
        <w:tc>
          <w:tcPr>
            <w:tcW w:w="5669" w:type="dxa"/>
            <w:tcBorders>
              <w:top w:val="dotted" w:sz="4" w:space="0" w:color="7030A0"/>
              <w:left w:val="dotted" w:sz="4" w:space="0" w:color="7030A0"/>
              <w:bottom w:val="dotted" w:sz="4" w:space="0" w:color="auto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4245B" w:rsidRPr="0004245B" w:rsidTr="0004245B">
        <w:tc>
          <w:tcPr>
            <w:tcW w:w="87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BAAD0"/>
          </w:tcPr>
          <w:p w:rsidR="004235F2" w:rsidRPr="0004245B" w:rsidRDefault="004235F2" w:rsidP="004B7960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14" w:name="_GoBack"/>
            <w:r w:rsidRPr="0004245B">
              <w:rPr>
                <w:rFonts w:asciiTheme="minorHAnsi" w:hAnsiTheme="minorHAnsi" w:cstheme="minorHAnsi"/>
                <w:b/>
                <w:sz w:val="22"/>
                <w:szCs w:val="22"/>
              </w:rPr>
              <w:t>Contactpersoon</w:t>
            </w:r>
          </w:p>
        </w:tc>
      </w:tr>
      <w:bookmarkEnd w:id="14"/>
      <w:tr w:rsidR="004235F2" w:rsidRPr="004235F2" w:rsidTr="0004245B">
        <w:tc>
          <w:tcPr>
            <w:tcW w:w="3119" w:type="dxa"/>
            <w:tcBorders>
              <w:top w:val="dotted" w:sz="4" w:space="0" w:color="auto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uppressAutoHyphens/>
              <w:spacing w:before="40" w:after="40"/>
              <w:ind w:left="-125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naam</w:t>
            </w:r>
          </w:p>
        </w:tc>
        <w:tc>
          <w:tcPr>
            <w:tcW w:w="5669" w:type="dxa"/>
            <w:tcBorders>
              <w:top w:val="dotted" w:sz="4" w:space="0" w:color="auto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235F2" w:rsidRPr="004235F2" w:rsidTr="004B7960">
        <w:tc>
          <w:tcPr>
            <w:tcW w:w="311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uppressAutoHyphens/>
              <w:spacing w:before="40" w:after="40"/>
              <w:ind w:left="-125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functie</w:t>
            </w:r>
          </w:p>
        </w:tc>
        <w:tc>
          <w:tcPr>
            <w:tcW w:w="566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235F2" w:rsidRPr="004235F2" w:rsidTr="004B7960">
        <w:tc>
          <w:tcPr>
            <w:tcW w:w="311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uppressAutoHyphens/>
              <w:spacing w:before="40" w:after="40"/>
              <w:ind w:left="-125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</w:t>
            </w:r>
          </w:p>
        </w:tc>
        <w:tc>
          <w:tcPr>
            <w:tcW w:w="566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235F2" w:rsidRPr="004235F2" w:rsidTr="004B7960">
        <w:tc>
          <w:tcPr>
            <w:tcW w:w="311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uppressAutoHyphens/>
              <w:spacing w:before="40" w:after="40"/>
              <w:ind w:left="-125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</w:t>
            </w:r>
          </w:p>
        </w:tc>
        <w:tc>
          <w:tcPr>
            <w:tcW w:w="566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235F2" w:rsidRPr="004235F2" w:rsidTr="0004245B">
        <w:tc>
          <w:tcPr>
            <w:tcW w:w="3119" w:type="dxa"/>
            <w:tcBorders>
              <w:top w:val="dotted" w:sz="4" w:space="0" w:color="7030A0"/>
              <w:left w:val="dotted" w:sz="4" w:space="0" w:color="7030A0"/>
              <w:bottom w:val="dotted" w:sz="4" w:space="0" w:color="auto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uppressAutoHyphens/>
              <w:spacing w:before="40" w:after="40"/>
              <w:ind w:left="-125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vaste verlofdag(en)</w:t>
            </w:r>
          </w:p>
        </w:tc>
        <w:tc>
          <w:tcPr>
            <w:tcW w:w="5669" w:type="dxa"/>
            <w:tcBorders>
              <w:top w:val="dotted" w:sz="4" w:space="0" w:color="7030A0"/>
              <w:left w:val="dotted" w:sz="4" w:space="0" w:color="7030A0"/>
              <w:bottom w:val="dotted" w:sz="4" w:space="0" w:color="auto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4245B" w:rsidRPr="0004245B" w:rsidTr="0004245B">
        <w:tc>
          <w:tcPr>
            <w:tcW w:w="87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BAAD0"/>
          </w:tcPr>
          <w:p w:rsidR="004235F2" w:rsidRPr="0004245B" w:rsidRDefault="004235F2" w:rsidP="004B7960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45B">
              <w:rPr>
                <w:rFonts w:asciiTheme="minorHAnsi" w:hAnsiTheme="minorHAnsi" w:cstheme="minorHAnsi"/>
                <w:b/>
                <w:sz w:val="22"/>
                <w:szCs w:val="22"/>
              </w:rPr>
              <w:t>Vervangend contactpersoon</w:t>
            </w:r>
          </w:p>
        </w:tc>
      </w:tr>
      <w:tr w:rsidR="004235F2" w:rsidRPr="004235F2" w:rsidTr="0004245B">
        <w:tc>
          <w:tcPr>
            <w:tcW w:w="3119" w:type="dxa"/>
            <w:tcBorders>
              <w:top w:val="dotted" w:sz="4" w:space="0" w:color="auto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uppressAutoHyphens/>
              <w:spacing w:before="40" w:after="40"/>
              <w:ind w:left="-125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naam</w:t>
            </w:r>
          </w:p>
        </w:tc>
        <w:tc>
          <w:tcPr>
            <w:tcW w:w="5669" w:type="dxa"/>
            <w:tcBorders>
              <w:top w:val="dotted" w:sz="4" w:space="0" w:color="auto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235F2" w:rsidRPr="004235F2" w:rsidTr="004B7960">
        <w:tc>
          <w:tcPr>
            <w:tcW w:w="311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uppressAutoHyphens/>
              <w:spacing w:before="40" w:after="40"/>
              <w:ind w:left="-125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functie</w:t>
            </w:r>
          </w:p>
        </w:tc>
        <w:tc>
          <w:tcPr>
            <w:tcW w:w="566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235F2" w:rsidRPr="004235F2" w:rsidTr="004B7960">
        <w:tc>
          <w:tcPr>
            <w:tcW w:w="311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uppressAutoHyphens/>
              <w:spacing w:before="40" w:after="40"/>
              <w:ind w:left="-125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</w:t>
            </w:r>
          </w:p>
        </w:tc>
        <w:tc>
          <w:tcPr>
            <w:tcW w:w="566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235F2" w:rsidRPr="004235F2" w:rsidTr="004B7960">
        <w:tc>
          <w:tcPr>
            <w:tcW w:w="311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uppressAutoHyphens/>
              <w:spacing w:before="40" w:after="40"/>
              <w:ind w:left="-125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</w:t>
            </w:r>
          </w:p>
        </w:tc>
        <w:tc>
          <w:tcPr>
            <w:tcW w:w="566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235F2" w:rsidRPr="004235F2" w:rsidTr="004B7960">
        <w:tc>
          <w:tcPr>
            <w:tcW w:w="3119" w:type="dxa"/>
            <w:tcBorders>
              <w:top w:val="dotted" w:sz="4" w:space="0" w:color="7030A0"/>
              <w:left w:val="dotted" w:sz="4" w:space="0" w:color="7030A0"/>
              <w:bottom w:val="triple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uppressAutoHyphens/>
              <w:spacing w:before="40" w:after="40"/>
              <w:ind w:left="-125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vaste verlofdag(en)</w:t>
            </w:r>
          </w:p>
        </w:tc>
        <w:tc>
          <w:tcPr>
            <w:tcW w:w="5669" w:type="dxa"/>
            <w:tcBorders>
              <w:top w:val="dotted" w:sz="4" w:space="0" w:color="7030A0"/>
              <w:left w:val="dotted" w:sz="4" w:space="0" w:color="7030A0"/>
              <w:bottom w:val="triple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4235F2" w:rsidRPr="004235F2" w:rsidRDefault="004235F2" w:rsidP="004235F2">
      <w:pPr>
        <w:rPr>
          <w:rFonts w:asciiTheme="minorHAnsi" w:hAnsiTheme="minorHAnsi" w:cstheme="minorHAnsi"/>
          <w:sz w:val="22"/>
          <w:szCs w:val="22"/>
        </w:rPr>
      </w:pPr>
    </w:p>
    <w:p w:rsidR="004235F2" w:rsidRPr="004235F2" w:rsidRDefault="004235F2" w:rsidP="004235F2">
      <w:pPr>
        <w:spacing w:after="120"/>
        <w:ind w:left="284"/>
        <w:rPr>
          <w:rFonts w:asciiTheme="minorHAnsi" w:hAnsiTheme="minorHAnsi" w:cstheme="minorHAnsi"/>
          <w:b/>
          <w:sz w:val="22"/>
          <w:szCs w:val="22"/>
        </w:rPr>
      </w:pPr>
      <w:r w:rsidRPr="004235F2">
        <w:rPr>
          <w:rFonts w:asciiTheme="minorHAnsi" w:hAnsiTheme="minorHAnsi" w:cstheme="minorHAnsi"/>
          <w:b/>
          <w:sz w:val="22"/>
          <w:szCs w:val="22"/>
        </w:rPr>
        <w:t>Verklaringen</w:t>
      </w:r>
    </w:p>
    <w:p w:rsidR="004235F2" w:rsidRPr="004235F2" w:rsidRDefault="004235F2" w:rsidP="004235F2">
      <w:pPr>
        <w:numPr>
          <w:ilvl w:val="0"/>
          <w:numId w:val="28"/>
        </w:numPr>
        <w:tabs>
          <w:tab w:val="clear" w:pos="510"/>
          <w:tab w:val="left" w:pos="567"/>
        </w:tabs>
        <w:spacing w:after="120"/>
        <w:ind w:left="567" w:hanging="227"/>
        <w:rPr>
          <w:rFonts w:asciiTheme="minorHAnsi" w:hAnsiTheme="minorHAnsi" w:cstheme="minorHAnsi"/>
          <w:sz w:val="22"/>
          <w:szCs w:val="22"/>
        </w:rPr>
      </w:pPr>
      <w:r w:rsidRPr="004235F2">
        <w:rPr>
          <w:rFonts w:asciiTheme="minorHAnsi" w:hAnsiTheme="minorHAnsi" w:cstheme="minorHAnsi"/>
          <w:sz w:val="22"/>
          <w:szCs w:val="22"/>
        </w:rPr>
        <w:t>Inschrijver stemt in met alle bepalingen en voorwaarden die in het aanbestedingsdocument Accountantsdiensten (versie 1.0, 31 oktober 2020) zijn beschreven en van toepassing zijn verklaard op dit aanbestedingstraject;</w:t>
      </w:r>
    </w:p>
    <w:p w:rsidR="004235F2" w:rsidRPr="004235F2" w:rsidRDefault="004235F2" w:rsidP="004235F2">
      <w:pPr>
        <w:numPr>
          <w:ilvl w:val="0"/>
          <w:numId w:val="28"/>
        </w:numPr>
        <w:tabs>
          <w:tab w:val="clear" w:pos="510"/>
          <w:tab w:val="left" w:pos="567"/>
        </w:tabs>
        <w:spacing w:after="120"/>
        <w:ind w:left="567" w:hanging="227"/>
        <w:rPr>
          <w:rFonts w:asciiTheme="minorHAnsi" w:hAnsiTheme="minorHAnsi" w:cstheme="minorHAnsi"/>
          <w:sz w:val="22"/>
          <w:szCs w:val="22"/>
        </w:rPr>
      </w:pPr>
      <w:r w:rsidRPr="004235F2">
        <w:rPr>
          <w:rFonts w:asciiTheme="minorHAnsi" w:hAnsiTheme="minorHAnsi" w:cstheme="minorHAnsi"/>
          <w:sz w:val="22"/>
          <w:szCs w:val="22"/>
        </w:rPr>
        <w:t>Inschrijver is in staat om de bewijsstukken die in hoofdstuk 5 van het aanbestedings-document worden vermeld op eerste aanvraag van Vf/Pf te verstrekken (verzekering, inschrijving KvK, referenties, financiële bekwaamheid en beroepsbevoegdheid);</w:t>
      </w:r>
    </w:p>
    <w:p w:rsidR="004235F2" w:rsidRPr="004235F2" w:rsidRDefault="004235F2" w:rsidP="004235F2">
      <w:pPr>
        <w:numPr>
          <w:ilvl w:val="0"/>
          <w:numId w:val="28"/>
        </w:numPr>
        <w:tabs>
          <w:tab w:val="clear" w:pos="510"/>
          <w:tab w:val="left" w:pos="567"/>
        </w:tabs>
        <w:spacing w:after="120"/>
        <w:ind w:left="567" w:hanging="227"/>
        <w:rPr>
          <w:rFonts w:asciiTheme="minorHAnsi" w:hAnsiTheme="minorHAnsi" w:cstheme="minorHAnsi"/>
          <w:sz w:val="22"/>
          <w:szCs w:val="22"/>
        </w:rPr>
      </w:pPr>
      <w:r w:rsidRPr="004235F2">
        <w:rPr>
          <w:rFonts w:asciiTheme="minorHAnsi" w:hAnsiTheme="minorHAnsi" w:cstheme="minorHAnsi"/>
          <w:sz w:val="22"/>
          <w:szCs w:val="22"/>
        </w:rPr>
        <w:t>Inschrijver accepteert de voorwaarden van de definitieve conceptovereenkomst (</w:t>
      </w:r>
      <w:r w:rsidRPr="004235F2">
        <w:rPr>
          <w:rFonts w:asciiTheme="minorHAnsi" w:hAnsiTheme="minorHAnsi" w:cstheme="minorHAnsi"/>
          <w:sz w:val="22"/>
          <w:szCs w:val="22"/>
          <w:highlight w:val="green"/>
        </w:rPr>
        <w:t>versie &lt;nummer&gt;, &lt;datum&gt;</w:t>
      </w:r>
      <w:r w:rsidRPr="004235F2">
        <w:rPr>
          <w:rFonts w:asciiTheme="minorHAnsi" w:hAnsiTheme="minorHAnsi" w:cstheme="minorHAnsi"/>
          <w:sz w:val="22"/>
          <w:szCs w:val="22"/>
        </w:rPr>
        <w:t>).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3402"/>
        <w:gridCol w:w="3685"/>
      </w:tblGrid>
      <w:tr w:rsidR="0004245B" w:rsidRPr="0004245B" w:rsidTr="0004245B">
        <w:tc>
          <w:tcPr>
            <w:tcW w:w="878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BAAD0"/>
          </w:tcPr>
          <w:p w:rsidR="004235F2" w:rsidRPr="0004245B" w:rsidRDefault="004235F2" w:rsidP="004B7960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45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Ondertekening </w:t>
            </w:r>
          </w:p>
          <w:p w:rsidR="004235F2" w:rsidRPr="0004245B" w:rsidRDefault="004235F2" w:rsidP="004B7960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04245B">
              <w:rPr>
                <w:rFonts w:asciiTheme="minorHAnsi" w:hAnsiTheme="minorHAnsi" w:cstheme="minorHAnsi"/>
                <w:sz w:val="20"/>
                <w:szCs w:val="20"/>
              </w:rPr>
              <w:t>De in het handelsregister opgenomen bevoegde wordt als rechtsgeldig ondertekenaar beschouwd</w:t>
            </w:r>
          </w:p>
        </w:tc>
      </w:tr>
      <w:tr w:rsidR="004235F2" w:rsidRPr="004235F2" w:rsidTr="0004245B">
        <w:tc>
          <w:tcPr>
            <w:tcW w:w="1701" w:type="dxa"/>
            <w:tcBorders>
              <w:top w:val="dotted" w:sz="4" w:space="0" w:color="auto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pacing w:before="40" w:after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aanmelder</w:t>
            </w:r>
          </w:p>
        </w:tc>
        <w:tc>
          <w:tcPr>
            <w:tcW w:w="3402" w:type="dxa"/>
            <w:tcBorders>
              <w:top w:val="dotted" w:sz="4" w:space="0" w:color="auto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5" w:type="dxa"/>
            <w:vMerge w:val="restart"/>
            <w:tcBorders>
              <w:top w:val="dotted" w:sz="4" w:space="0" w:color="auto"/>
              <w:left w:val="dotted" w:sz="4" w:space="0" w:color="7030A0"/>
              <w:bottom w:val="triple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handtekening</w:t>
            </w:r>
          </w:p>
        </w:tc>
      </w:tr>
      <w:tr w:rsidR="004235F2" w:rsidRPr="004235F2" w:rsidTr="004B7960">
        <w:tc>
          <w:tcPr>
            <w:tcW w:w="1701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pacing w:before="40" w:after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plaats, datum</w:t>
            </w:r>
          </w:p>
        </w:tc>
        <w:tc>
          <w:tcPr>
            <w:tcW w:w="3402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dotted" w:sz="4" w:space="0" w:color="7030A0"/>
              <w:bottom w:val="triple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235F2" w:rsidRPr="004235F2" w:rsidTr="004B7960">
        <w:tc>
          <w:tcPr>
            <w:tcW w:w="1701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pacing w:before="40" w:after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naam</w:t>
            </w:r>
          </w:p>
        </w:tc>
        <w:tc>
          <w:tcPr>
            <w:tcW w:w="3402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dotted" w:sz="4" w:space="0" w:color="7030A0"/>
              <w:bottom w:val="triple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235F2" w:rsidRPr="004235F2" w:rsidTr="004B7960">
        <w:tc>
          <w:tcPr>
            <w:tcW w:w="1701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pacing w:before="40" w:after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functie</w:t>
            </w:r>
          </w:p>
        </w:tc>
        <w:tc>
          <w:tcPr>
            <w:tcW w:w="3402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dotted" w:sz="4" w:space="0" w:color="7030A0"/>
              <w:bottom w:val="triple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235F2" w:rsidRPr="004235F2" w:rsidTr="004B7960">
        <w:tc>
          <w:tcPr>
            <w:tcW w:w="1701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pacing w:before="40" w:after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</w:t>
            </w:r>
          </w:p>
        </w:tc>
        <w:tc>
          <w:tcPr>
            <w:tcW w:w="3402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dotted" w:sz="4" w:space="0" w:color="7030A0"/>
              <w:bottom w:val="triple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235F2" w:rsidRPr="004235F2" w:rsidTr="004B7960">
        <w:tc>
          <w:tcPr>
            <w:tcW w:w="1701" w:type="dxa"/>
            <w:tcBorders>
              <w:top w:val="dotted" w:sz="4" w:space="0" w:color="7030A0"/>
              <w:left w:val="dotted" w:sz="4" w:space="0" w:color="7030A0"/>
              <w:bottom w:val="triple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pacing w:before="40" w:after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</w:t>
            </w:r>
          </w:p>
        </w:tc>
        <w:tc>
          <w:tcPr>
            <w:tcW w:w="3402" w:type="dxa"/>
            <w:tcBorders>
              <w:top w:val="dotted" w:sz="4" w:space="0" w:color="7030A0"/>
              <w:left w:val="dotted" w:sz="4" w:space="0" w:color="7030A0"/>
              <w:bottom w:val="triple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dotted" w:sz="4" w:space="0" w:color="7030A0"/>
              <w:bottom w:val="triple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:rsidR="00830AC5" w:rsidRPr="004235F2" w:rsidRDefault="00830AC5" w:rsidP="00830AC5">
      <w:pPr>
        <w:rPr>
          <w:rFonts w:asciiTheme="minorHAnsi" w:hAnsiTheme="minorHAnsi" w:cstheme="minorHAnsi"/>
          <w:sz w:val="2"/>
          <w:szCs w:val="2"/>
        </w:rPr>
      </w:pPr>
    </w:p>
    <w:bookmarkEnd w:id="0"/>
    <w:sectPr w:rsidR="00830AC5" w:rsidRPr="004235F2" w:rsidSect="001E7DEC">
      <w:headerReference w:type="default" r:id="rId9"/>
      <w:footerReference w:type="default" r:id="rId10"/>
      <w:pgSz w:w="11906" w:h="16838" w:code="9"/>
      <w:pgMar w:top="2522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5ABE" w:rsidRDefault="00905ABE" w:rsidP="000431C0">
      <w:r>
        <w:separator/>
      </w:r>
    </w:p>
  </w:endnote>
  <w:endnote w:type="continuationSeparator" w:id="0">
    <w:p w:rsidR="00905ABE" w:rsidRDefault="00905ABE" w:rsidP="0004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ijksoverheidSansHeading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RijksoverheidSansText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  <w:gridCol w:w="1701"/>
      <w:gridCol w:w="3791"/>
    </w:tblGrid>
    <w:tr w:rsidR="00661AEC" w:rsidTr="007B7768">
      <w:tc>
        <w:tcPr>
          <w:tcW w:w="3794" w:type="dxa"/>
        </w:tcPr>
        <w:p w:rsidR="00661AEC" w:rsidRDefault="00661AEC" w:rsidP="00247251">
          <w:pPr>
            <w:tabs>
              <w:tab w:val="center" w:pos="4536"/>
            </w:tabs>
            <w:spacing w:after="200" w:line="276" w:lineRule="auto"/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</w:pPr>
          <w:bookmarkStart w:id="15" w:name="_Toc148176410"/>
          <w:bookmarkEnd w:id="15"/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Bijlage </w:t>
          </w:r>
          <w:r w:rsidR="00247251"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>1</w:t>
          </w:r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 bij </w:t>
          </w:r>
          <w:r w:rsidR="009553A4"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aanbestedingsdocument </w:t>
          </w:r>
          <w:r w:rsidRPr="009553A4">
            <w:rPr>
              <w:rStyle w:val="Paginanummer"/>
              <w:rFonts w:asciiTheme="minorHAnsi" w:eastAsia="Calibri" w:hAnsiTheme="minorHAnsi" w:cstheme="minorHAnsi"/>
              <w:snapToGrid/>
              <w:sz w:val="14"/>
              <w:szCs w:val="14"/>
              <w:lang w:eastAsia="en-US"/>
            </w:rPr>
            <w:t xml:space="preserve">bij de aanbesteding van </w:t>
          </w:r>
          <w:r w:rsidR="009553A4">
            <w:rPr>
              <w:rStyle w:val="Paginanummer"/>
              <w:rFonts w:asciiTheme="minorHAnsi" w:eastAsia="Calibri" w:hAnsiTheme="minorHAnsi" w:cstheme="minorHAnsi"/>
              <w:snapToGrid/>
              <w:sz w:val="14"/>
              <w:szCs w:val="14"/>
              <w:lang w:eastAsia="en-US"/>
            </w:rPr>
            <w:t>a</w:t>
          </w:r>
          <w:r w:rsidR="009553A4" w:rsidRPr="009553A4">
            <w:rPr>
              <w:rStyle w:val="Paginanummer"/>
              <w:rFonts w:asciiTheme="minorHAnsi" w:eastAsia="Calibri" w:hAnsiTheme="minorHAnsi" w:cstheme="minorHAnsi"/>
              <w:snapToGrid/>
              <w:sz w:val="14"/>
              <w:szCs w:val="14"/>
              <w:lang w:eastAsia="en-US"/>
            </w:rPr>
            <w:t>ccountantsdiensten</w:t>
          </w:r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 </w:t>
          </w:r>
          <w:r w:rsidRPr="00DA36E4"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>d.d.</w:t>
          </w:r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 </w:t>
          </w:r>
          <w:r w:rsidR="009553A4"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>31 oktober</w:t>
          </w:r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 2020</w:t>
          </w:r>
        </w:p>
      </w:tc>
      <w:tc>
        <w:tcPr>
          <w:tcW w:w="1701" w:type="dxa"/>
        </w:tcPr>
        <w:p w:rsidR="00661AEC" w:rsidRDefault="00661AEC" w:rsidP="007B7768">
          <w:pPr>
            <w:tabs>
              <w:tab w:val="left" w:pos="743"/>
              <w:tab w:val="center" w:pos="4536"/>
            </w:tabs>
            <w:spacing w:after="200" w:line="276" w:lineRule="auto"/>
            <w:jc w:val="center"/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</w:pP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begin"/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instrText xml:space="preserve"> PAGE </w:instrTex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separate"/>
          </w:r>
          <w:r w:rsidR="0004245B">
            <w:rPr>
              <w:rStyle w:val="Paginanummer"/>
              <w:rFonts w:asciiTheme="minorHAnsi" w:eastAsia="Calibri" w:hAnsiTheme="minorHAnsi" w:cs="Verdana"/>
              <w:noProof/>
              <w:snapToGrid/>
              <w:szCs w:val="22"/>
              <w:lang w:eastAsia="en-US"/>
            </w:rPr>
            <w:t>2</w: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end"/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t xml:space="preserve"> van </w: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begin"/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instrText xml:space="preserve"> NUMPAGES </w:instrTex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separate"/>
          </w:r>
          <w:r w:rsidR="0004245B">
            <w:rPr>
              <w:rStyle w:val="Paginanummer"/>
              <w:rFonts w:asciiTheme="minorHAnsi" w:eastAsia="Calibri" w:hAnsiTheme="minorHAnsi" w:cs="Verdana"/>
              <w:noProof/>
              <w:snapToGrid/>
              <w:szCs w:val="22"/>
              <w:lang w:eastAsia="en-US"/>
            </w:rPr>
            <w:t>2</w: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end"/>
          </w:r>
        </w:p>
      </w:tc>
      <w:tc>
        <w:tcPr>
          <w:tcW w:w="3791" w:type="dxa"/>
        </w:tcPr>
        <w:p w:rsidR="00661AEC" w:rsidRDefault="00661AEC" w:rsidP="007B7768">
          <w:pPr>
            <w:tabs>
              <w:tab w:val="center" w:pos="4536"/>
            </w:tabs>
            <w:spacing w:after="200" w:line="276" w:lineRule="auto"/>
            <w:jc w:val="right"/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</w:pPr>
          <w:r w:rsidRPr="00DA36E4">
            <w:rPr>
              <w:rStyle w:val="Paginanummer"/>
              <w:rFonts w:eastAsia="Calibri" w:cs="Verdana"/>
              <w:noProof/>
              <w:snapToGrid/>
              <w:sz w:val="14"/>
              <w:szCs w:val="14"/>
            </w:rPr>
            <w:drawing>
              <wp:anchor distT="0" distB="0" distL="114300" distR="114300" simplePos="0" relativeHeight="251657216" behindDoc="1" locked="0" layoutInCell="1" allowOverlap="1" wp14:anchorId="002D6044" wp14:editId="67D2B9C3">
                <wp:simplePos x="0" y="0"/>
                <wp:positionH relativeFrom="column">
                  <wp:posOffset>345332</wp:posOffset>
                </wp:positionH>
                <wp:positionV relativeFrom="paragraph">
                  <wp:posOffset>-115426</wp:posOffset>
                </wp:positionV>
                <wp:extent cx="2101850" cy="593725"/>
                <wp:effectExtent l="0" t="0" r="0" b="0"/>
                <wp:wrapNone/>
                <wp:docPr id="16" name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VfPf url.png"/>
                        <pic:cNvPicPr/>
                      </pic:nvPicPr>
                      <pic:blipFill>
                        <a:blip r:embed="rId1" cstate="print">
                          <a:lum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1850" cy="593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73538B" w:rsidRPr="00661AEC" w:rsidRDefault="0073538B" w:rsidP="00661AEC">
    <w:pPr>
      <w:pStyle w:val="Voettekst"/>
      <w:rPr>
        <w:rFonts w:asciiTheme="minorHAnsi" w:hAnsiTheme="minorHAnsi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5ABE" w:rsidRDefault="00905ABE" w:rsidP="000431C0">
      <w:r>
        <w:separator/>
      </w:r>
    </w:p>
  </w:footnote>
  <w:footnote w:type="continuationSeparator" w:id="0">
    <w:p w:rsidR="00905ABE" w:rsidRDefault="00905ABE" w:rsidP="00043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38B" w:rsidRDefault="00AC3F62" w:rsidP="001E7DEC">
    <w:pPr>
      <w:pStyle w:val="Koptekst"/>
      <w:tabs>
        <w:tab w:val="clear" w:pos="4536"/>
      </w:tabs>
      <w:jc w:val="right"/>
    </w:pPr>
    <w:r>
      <w:rPr>
        <w:noProof/>
        <w:snapToGrid/>
      </w:rPr>
      <w:drawing>
        <wp:inline distT="0" distB="0" distL="0" distR="0" wp14:anchorId="55D2C162" wp14:editId="1151C1B8">
          <wp:extent cx="2343600" cy="680400"/>
          <wp:effectExtent l="0" t="0" r="0" b="5715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Vervangingsfonds_Participatiefonds_RGB resize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3600" cy="68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000000B"/>
    <w:name w:val="RTF_Num 97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1" w15:restartNumberingAfterBreak="0">
    <w:nsid w:val="022D208E"/>
    <w:multiLevelType w:val="hybridMultilevel"/>
    <w:tmpl w:val="1712838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E5A78"/>
    <w:multiLevelType w:val="hybridMultilevel"/>
    <w:tmpl w:val="88D0019E"/>
    <w:lvl w:ilvl="0" w:tplc="B9F0C0CA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48" w:hanging="360"/>
      </w:pPr>
    </w:lvl>
    <w:lvl w:ilvl="2" w:tplc="0413001B" w:tentative="1">
      <w:start w:val="1"/>
      <w:numFmt w:val="lowerRoman"/>
      <w:lvlText w:val="%3."/>
      <w:lvlJc w:val="right"/>
      <w:pPr>
        <w:ind w:left="1868" w:hanging="180"/>
      </w:pPr>
    </w:lvl>
    <w:lvl w:ilvl="3" w:tplc="0413000F" w:tentative="1">
      <w:start w:val="1"/>
      <w:numFmt w:val="decimal"/>
      <w:lvlText w:val="%4."/>
      <w:lvlJc w:val="left"/>
      <w:pPr>
        <w:ind w:left="2588" w:hanging="360"/>
      </w:pPr>
    </w:lvl>
    <w:lvl w:ilvl="4" w:tplc="04130019" w:tentative="1">
      <w:start w:val="1"/>
      <w:numFmt w:val="lowerLetter"/>
      <w:lvlText w:val="%5."/>
      <w:lvlJc w:val="left"/>
      <w:pPr>
        <w:ind w:left="3308" w:hanging="360"/>
      </w:pPr>
    </w:lvl>
    <w:lvl w:ilvl="5" w:tplc="0413001B" w:tentative="1">
      <w:start w:val="1"/>
      <w:numFmt w:val="lowerRoman"/>
      <w:lvlText w:val="%6."/>
      <w:lvlJc w:val="right"/>
      <w:pPr>
        <w:ind w:left="4028" w:hanging="180"/>
      </w:pPr>
    </w:lvl>
    <w:lvl w:ilvl="6" w:tplc="0413000F" w:tentative="1">
      <w:start w:val="1"/>
      <w:numFmt w:val="decimal"/>
      <w:lvlText w:val="%7."/>
      <w:lvlJc w:val="left"/>
      <w:pPr>
        <w:ind w:left="4748" w:hanging="360"/>
      </w:pPr>
    </w:lvl>
    <w:lvl w:ilvl="7" w:tplc="04130019" w:tentative="1">
      <w:start w:val="1"/>
      <w:numFmt w:val="lowerLetter"/>
      <w:lvlText w:val="%8."/>
      <w:lvlJc w:val="left"/>
      <w:pPr>
        <w:ind w:left="5468" w:hanging="360"/>
      </w:pPr>
    </w:lvl>
    <w:lvl w:ilvl="8" w:tplc="0413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" w15:restartNumberingAfterBreak="0">
    <w:nsid w:val="1C1D32CE"/>
    <w:multiLevelType w:val="hybridMultilevel"/>
    <w:tmpl w:val="7FD0BA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04049"/>
    <w:multiLevelType w:val="hybridMultilevel"/>
    <w:tmpl w:val="E26864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B16393"/>
    <w:multiLevelType w:val="hybridMultilevel"/>
    <w:tmpl w:val="8146BBE6"/>
    <w:lvl w:ilvl="0" w:tplc="04130019">
      <w:start w:val="1"/>
      <w:numFmt w:val="lowerLetter"/>
      <w:lvlText w:val="%1."/>
      <w:lvlJc w:val="left"/>
      <w:pPr>
        <w:ind w:left="790" w:hanging="360"/>
      </w:pPr>
    </w:lvl>
    <w:lvl w:ilvl="1" w:tplc="04130019">
      <w:start w:val="1"/>
      <w:numFmt w:val="lowerLetter"/>
      <w:lvlText w:val="%2."/>
      <w:lvlJc w:val="left"/>
      <w:pPr>
        <w:ind w:left="1510" w:hanging="360"/>
      </w:pPr>
    </w:lvl>
    <w:lvl w:ilvl="2" w:tplc="0413001B" w:tentative="1">
      <w:start w:val="1"/>
      <w:numFmt w:val="lowerRoman"/>
      <w:lvlText w:val="%3."/>
      <w:lvlJc w:val="right"/>
      <w:pPr>
        <w:ind w:left="2230" w:hanging="180"/>
      </w:pPr>
    </w:lvl>
    <w:lvl w:ilvl="3" w:tplc="0413000F" w:tentative="1">
      <w:start w:val="1"/>
      <w:numFmt w:val="decimal"/>
      <w:lvlText w:val="%4."/>
      <w:lvlJc w:val="left"/>
      <w:pPr>
        <w:ind w:left="2950" w:hanging="360"/>
      </w:pPr>
    </w:lvl>
    <w:lvl w:ilvl="4" w:tplc="04130019" w:tentative="1">
      <w:start w:val="1"/>
      <w:numFmt w:val="lowerLetter"/>
      <w:lvlText w:val="%5."/>
      <w:lvlJc w:val="left"/>
      <w:pPr>
        <w:ind w:left="3670" w:hanging="360"/>
      </w:pPr>
    </w:lvl>
    <w:lvl w:ilvl="5" w:tplc="0413001B" w:tentative="1">
      <w:start w:val="1"/>
      <w:numFmt w:val="lowerRoman"/>
      <w:lvlText w:val="%6."/>
      <w:lvlJc w:val="right"/>
      <w:pPr>
        <w:ind w:left="4390" w:hanging="180"/>
      </w:pPr>
    </w:lvl>
    <w:lvl w:ilvl="6" w:tplc="0413000F" w:tentative="1">
      <w:start w:val="1"/>
      <w:numFmt w:val="decimal"/>
      <w:lvlText w:val="%7."/>
      <w:lvlJc w:val="left"/>
      <w:pPr>
        <w:ind w:left="5110" w:hanging="360"/>
      </w:pPr>
    </w:lvl>
    <w:lvl w:ilvl="7" w:tplc="04130019" w:tentative="1">
      <w:start w:val="1"/>
      <w:numFmt w:val="lowerLetter"/>
      <w:lvlText w:val="%8."/>
      <w:lvlJc w:val="left"/>
      <w:pPr>
        <w:ind w:left="5830" w:hanging="360"/>
      </w:pPr>
    </w:lvl>
    <w:lvl w:ilvl="8" w:tplc="0413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6" w15:restartNumberingAfterBreak="0">
    <w:nsid w:val="27D265B3"/>
    <w:multiLevelType w:val="hybridMultilevel"/>
    <w:tmpl w:val="99DAD02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857C4A"/>
    <w:multiLevelType w:val="hybridMultilevel"/>
    <w:tmpl w:val="AA340DE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121960"/>
    <w:multiLevelType w:val="hybridMultilevel"/>
    <w:tmpl w:val="7E12D52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8069A4"/>
    <w:multiLevelType w:val="hybridMultilevel"/>
    <w:tmpl w:val="141CDFA0"/>
    <w:lvl w:ilvl="0" w:tplc="04130017">
      <w:start w:val="1"/>
      <w:numFmt w:val="lowerLetter"/>
      <w:lvlText w:val="%1)"/>
      <w:lvlJc w:val="left"/>
      <w:pPr>
        <w:ind w:left="788" w:hanging="360"/>
      </w:pPr>
      <w:rPr>
        <w:rFonts w:hint="default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508" w:hanging="360"/>
      </w:pPr>
    </w:lvl>
    <w:lvl w:ilvl="2" w:tplc="0413001B" w:tentative="1">
      <w:start w:val="1"/>
      <w:numFmt w:val="lowerRoman"/>
      <w:lvlText w:val="%3."/>
      <w:lvlJc w:val="right"/>
      <w:pPr>
        <w:ind w:left="2228" w:hanging="180"/>
      </w:pPr>
    </w:lvl>
    <w:lvl w:ilvl="3" w:tplc="0413000F" w:tentative="1">
      <w:start w:val="1"/>
      <w:numFmt w:val="decimal"/>
      <w:lvlText w:val="%4."/>
      <w:lvlJc w:val="left"/>
      <w:pPr>
        <w:ind w:left="2948" w:hanging="360"/>
      </w:pPr>
    </w:lvl>
    <w:lvl w:ilvl="4" w:tplc="04130019" w:tentative="1">
      <w:start w:val="1"/>
      <w:numFmt w:val="lowerLetter"/>
      <w:lvlText w:val="%5."/>
      <w:lvlJc w:val="left"/>
      <w:pPr>
        <w:ind w:left="3668" w:hanging="360"/>
      </w:pPr>
    </w:lvl>
    <w:lvl w:ilvl="5" w:tplc="0413001B" w:tentative="1">
      <w:start w:val="1"/>
      <w:numFmt w:val="lowerRoman"/>
      <w:lvlText w:val="%6."/>
      <w:lvlJc w:val="right"/>
      <w:pPr>
        <w:ind w:left="4388" w:hanging="180"/>
      </w:pPr>
    </w:lvl>
    <w:lvl w:ilvl="6" w:tplc="0413000F" w:tentative="1">
      <w:start w:val="1"/>
      <w:numFmt w:val="decimal"/>
      <w:lvlText w:val="%7."/>
      <w:lvlJc w:val="left"/>
      <w:pPr>
        <w:ind w:left="5108" w:hanging="360"/>
      </w:pPr>
    </w:lvl>
    <w:lvl w:ilvl="7" w:tplc="04130019" w:tentative="1">
      <w:start w:val="1"/>
      <w:numFmt w:val="lowerLetter"/>
      <w:lvlText w:val="%8."/>
      <w:lvlJc w:val="left"/>
      <w:pPr>
        <w:ind w:left="5828" w:hanging="360"/>
      </w:pPr>
    </w:lvl>
    <w:lvl w:ilvl="8" w:tplc="0413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0" w15:restartNumberingAfterBreak="0">
    <w:nsid w:val="385E3190"/>
    <w:multiLevelType w:val="hybridMultilevel"/>
    <w:tmpl w:val="B624291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907ECB"/>
    <w:multiLevelType w:val="hybridMultilevel"/>
    <w:tmpl w:val="F2E60178"/>
    <w:lvl w:ilvl="0" w:tplc="C68EE5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60A4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51255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6C64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B25D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F4CF0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BCC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2C6C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D080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7920B6"/>
    <w:multiLevelType w:val="multilevel"/>
    <w:tmpl w:val="B6CC673A"/>
    <w:lvl w:ilvl="0">
      <w:start w:val="1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  <w:color w:val="7030A0"/>
      </w:rPr>
    </w:lvl>
    <w:lvl w:ilvl="1">
      <w:start w:val="1"/>
      <w:numFmt w:val="bullet"/>
      <w:lvlText w:val="–"/>
      <w:lvlJc w:val="left"/>
      <w:pPr>
        <w:tabs>
          <w:tab w:val="num" w:pos="1020"/>
        </w:tabs>
        <w:ind w:left="1020" w:hanging="510"/>
      </w:pPr>
      <w:rPr>
        <w:rFonts w:hint="default"/>
      </w:rPr>
    </w:lvl>
    <w:lvl w:ilvl="2">
      <w:start w:val="1"/>
      <w:numFmt w:val="bullet"/>
      <w:lvlText w:val="—"/>
      <w:lvlJc w:val="left"/>
      <w:pPr>
        <w:tabs>
          <w:tab w:val="num" w:pos="1020"/>
        </w:tabs>
        <w:ind w:left="1020" w:hanging="51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020"/>
        </w:tabs>
        <w:ind w:left="102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20"/>
        </w:tabs>
        <w:ind w:left="102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020"/>
        </w:tabs>
        <w:ind w:left="102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020"/>
        </w:tabs>
        <w:ind w:left="10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020"/>
        </w:tabs>
        <w:ind w:left="102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020"/>
        </w:tabs>
        <w:ind w:left="1020" w:firstLine="0"/>
      </w:pPr>
      <w:rPr>
        <w:rFonts w:hint="default"/>
      </w:rPr>
    </w:lvl>
  </w:abstractNum>
  <w:abstractNum w:abstractNumId="13" w15:restartNumberingAfterBreak="0">
    <w:nsid w:val="4FE429EF"/>
    <w:multiLevelType w:val="hybridMultilevel"/>
    <w:tmpl w:val="E5523A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DD44BA"/>
    <w:multiLevelType w:val="hybridMultilevel"/>
    <w:tmpl w:val="C1E2992C"/>
    <w:lvl w:ilvl="0" w:tplc="041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174B92"/>
    <w:multiLevelType w:val="hybridMultilevel"/>
    <w:tmpl w:val="AAAAC72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6A2465E"/>
    <w:multiLevelType w:val="hybridMultilevel"/>
    <w:tmpl w:val="AD3C89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B960C8"/>
    <w:multiLevelType w:val="hybridMultilevel"/>
    <w:tmpl w:val="DB861DC6"/>
    <w:lvl w:ilvl="0" w:tplc="096E3B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FF65F0"/>
    <w:multiLevelType w:val="hybridMultilevel"/>
    <w:tmpl w:val="F79CD282"/>
    <w:lvl w:ilvl="0" w:tplc="83A6DDF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B190D"/>
    <w:multiLevelType w:val="hybridMultilevel"/>
    <w:tmpl w:val="7150899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A7C5527"/>
    <w:multiLevelType w:val="hybridMultilevel"/>
    <w:tmpl w:val="E11C6A5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1FA44CA"/>
    <w:multiLevelType w:val="hybridMultilevel"/>
    <w:tmpl w:val="9E328C5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2B37F0F"/>
    <w:multiLevelType w:val="hybridMultilevel"/>
    <w:tmpl w:val="E7FC527E"/>
    <w:lvl w:ilvl="0" w:tplc="7C36C6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EB6DDF"/>
    <w:multiLevelType w:val="hybridMultilevel"/>
    <w:tmpl w:val="AC0A7436"/>
    <w:lvl w:ilvl="0" w:tplc="04130017">
      <w:start w:val="1"/>
      <w:numFmt w:val="lowerLetter"/>
      <w:lvlText w:val="%1)"/>
      <w:lvlJc w:val="left"/>
      <w:pPr>
        <w:ind w:left="788" w:hanging="360"/>
      </w:pPr>
      <w:rPr>
        <w:rFonts w:hint="default"/>
        <w:sz w:val="20"/>
      </w:rPr>
    </w:lvl>
    <w:lvl w:ilvl="1" w:tplc="9B6CF670">
      <w:start w:val="1"/>
      <w:numFmt w:val="decimal"/>
      <w:lvlText w:val="%2."/>
      <w:lvlJc w:val="left"/>
      <w:pPr>
        <w:ind w:left="1508" w:hanging="360"/>
      </w:pPr>
      <w:rPr>
        <w:rFonts w:hint="default"/>
        <w:b w:val="0"/>
        <w:color w:val="000000"/>
      </w:rPr>
    </w:lvl>
    <w:lvl w:ilvl="2" w:tplc="0413001B" w:tentative="1">
      <w:start w:val="1"/>
      <w:numFmt w:val="lowerRoman"/>
      <w:lvlText w:val="%3."/>
      <w:lvlJc w:val="right"/>
      <w:pPr>
        <w:ind w:left="2228" w:hanging="180"/>
      </w:pPr>
    </w:lvl>
    <w:lvl w:ilvl="3" w:tplc="0413000F" w:tentative="1">
      <w:start w:val="1"/>
      <w:numFmt w:val="decimal"/>
      <w:lvlText w:val="%4."/>
      <w:lvlJc w:val="left"/>
      <w:pPr>
        <w:ind w:left="2948" w:hanging="360"/>
      </w:pPr>
    </w:lvl>
    <w:lvl w:ilvl="4" w:tplc="04130019" w:tentative="1">
      <w:start w:val="1"/>
      <w:numFmt w:val="lowerLetter"/>
      <w:lvlText w:val="%5."/>
      <w:lvlJc w:val="left"/>
      <w:pPr>
        <w:ind w:left="3668" w:hanging="360"/>
      </w:pPr>
    </w:lvl>
    <w:lvl w:ilvl="5" w:tplc="0413001B" w:tentative="1">
      <w:start w:val="1"/>
      <w:numFmt w:val="lowerRoman"/>
      <w:lvlText w:val="%6."/>
      <w:lvlJc w:val="right"/>
      <w:pPr>
        <w:ind w:left="4388" w:hanging="180"/>
      </w:pPr>
    </w:lvl>
    <w:lvl w:ilvl="6" w:tplc="0413000F" w:tentative="1">
      <w:start w:val="1"/>
      <w:numFmt w:val="decimal"/>
      <w:lvlText w:val="%7."/>
      <w:lvlJc w:val="left"/>
      <w:pPr>
        <w:ind w:left="5108" w:hanging="360"/>
      </w:pPr>
    </w:lvl>
    <w:lvl w:ilvl="7" w:tplc="04130019" w:tentative="1">
      <w:start w:val="1"/>
      <w:numFmt w:val="lowerLetter"/>
      <w:lvlText w:val="%8."/>
      <w:lvlJc w:val="left"/>
      <w:pPr>
        <w:ind w:left="5828" w:hanging="360"/>
      </w:pPr>
    </w:lvl>
    <w:lvl w:ilvl="8" w:tplc="0413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4" w15:restartNumberingAfterBreak="0">
    <w:nsid w:val="776367CD"/>
    <w:multiLevelType w:val="multilevel"/>
    <w:tmpl w:val="F01052FA"/>
    <w:lvl w:ilvl="0">
      <w:start w:val="1"/>
      <w:numFmt w:val="decimal"/>
      <w:pStyle w:val="Kop2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Kop3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 w:val="0"/>
        <w:i/>
        <w:sz w:val="20"/>
        <w:szCs w:val="20"/>
      </w:rPr>
    </w:lvl>
    <w:lvl w:ilvl="2">
      <w:start w:val="1"/>
      <w:numFmt w:val="decimal"/>
      <w:pStyle w:val="Kop4"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  <w:b w:val="0"/>
        <w:sz w:val="20"/>
      </w:rPr>
    </w:lvl>
    <w:lvl w:ilvl="3">
      <w:start w:val="1"/>
      <w:numFmt w:val="decimal"/>
      <w:pStyle w:val="Kop5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pStyle w:val="Kop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pStyle w:val="Kop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17"/>
  </w:num>
  <w:num w:numId="4">
    <w:abstractNumId w:val="24"/>
  </w:num>
  <w:num w:numId="5">
    <w:abstractNumId w:val="20"/>
  </w:num>
  <w:num w:numId="6">
    <w:abstractNumId w:val="7"/>
  </w:num>
  <w:num w:numId="7">
    <w:abstractNumId w:val="19"/>
  </w:num>
  <w:num w:numId="8">
    <w:abstractNumId w:val="18"/>
  </w:num>
  <w:num w:numId="9">
    <w:abstractNumId w:val="13"/>
  </w:num>
  <w:num w:numId="10">
    <w:abstractNumId w:val="16"/>
  </w:num>
  <w:num w:numId="11">
    <w:abstractNumId w:val="10"/>
  </w:num>
  <w:num w:numId="12">
    <w:abstractNumId w:val="1"/>
  </w:num>
  <w:num w:numId="13">
    <w:abstractNumId w:val="9"/>
  </w:num>
  <w:num w:numId="14">
    <w:abstractNumId w:val="2"/>
  </w:num>
  <w:num w:numId="15">
    <w:abstractNumId w:val="23"/>
  </w:num>
  <w:num w:numId="16">
    <w:abstractNumId w:val="21"/>
  </w:num>
  <w:num w:numId="17">
    <w:abstractNumId w:val="15"/>
  </w:num>
  <w:num w:numId="18">
    <w:abstractNumId w:val="8"/>
  </w:num>
  <w:num w:numId="19">
    <w:abstractNumId w:val="5"/>
  </w:num>
  <w:num w:numId="20">
    <w:abstractNumId w:val="4"/>
  </w:num>
  <w:num w:numId="21">
    <w:abstractNumId w:val="14"/>
  </w:num>
  <w:num w:numId="22">
    <w:abstractNumId w:val="24"/>
  </w:num>
  <w:num w:numId="23">
    <w:abstractNumId w:val="24"/>
  </w:num>
  <w:num w:numId="24">
    <w:abstractNumId w:val="24"/>
    <w:lvlOverride w:ilvl="0">
      <w:lvl w:ilvl="0">
        <w:start w:val="1"/>
        <w:numFmt w:val="decimal"/>
        <w:pStyle w:val="Kop2"/>
        <w:lvlText w:val="%1."/>
        <w:lvlJc w:val="left"/>
        <w:pPr>
          <w:tabs>
            <w:tab w:val="num" w:pos="432"/>
          </w:tabs>
          <w:ind w:left="432" w:hanging="432"/>
        </w:pPr>
        <w:rPr>
          <w:rFonts w:ascii="Verdana" w:hAnsi="Verdana" w:hint="default"/>
          <w:b/>
          <w:i w:val="0"/>
          <w:sz w:val="28"/>
          <w:szCs w:val="28"/>
        </w:rPr>
      </w:lvl>
    </w:lvlOverride>
    <w:lvlOverride w:ilvl="1">
      <w:lvl w:ilvl="1">
        <w:start w:val="1"/>
        <w:numFmt w:val="decimal"/>
        <w:pStyle w:val="Kop3"/>
        <w:lvlText w:val="%1.%2."/>
        <w:lvlJc w:val="left"/>
        <w:pPr>
          <w:tabs>
            <w:tab w:val="num" w:pos="576"/>
          </w:tabs>
          <w:ind w:left="576" w:hanging="576"/>
        </w:pPr>
        <w:rPr>
          <w:rFonts w:ascii="Verdana" w:hAnsi="Verdana" w:hint="default"/>
          <w:b w:val="0"/>
          <w:i/>
          <w:sz w:val="20"/>
          <w:szCs w:val="20"/>
        </w:rPr>
      </w:lvl>
    </w:lvlOverride>
    <w:lvlOverride w:ilvl="2">
      <w:lvl w:ilvl="2">
        <w:start w:val="1"/>
        <w:numFmt w:val="decimal"/>
        <w:pStyle w:val="Kop4"/>
        <w:lvlText w:val="%1.%2.%3."/>
        <w:lvlJc w:val="left"/>
        <w:pPr>
          <w:tabs>
            <w:tab w:val="num" w:pos="1571"/>
          </w:tabs>
          <w:ind w:left="1571" w:hanging="720"/>
        </w:pPr>
        <w:rPr>
          <w:rFonts w:hint="default"/>
          <w:b w:val="0"/>
          <w:sz w:val="18"/>
        </w:rPr>
      </w:lvl>
    </w:lvlOverride>
    <w:lvlOverride w:ilvl="3">
      <w:lvl w:ilvl="3">
        <w:start w:val="1"/>
        <w:numFmt w:val="decimal"/>
        <w:pStyle w:val="Kop5"/>
        <w:lvlText w:val="%1.%2.%3.%4."/>
        <w:lvlJc w:val="left"/>
        <w:pPr>
          <w:tabs>
            <w:tab w:val="num" w:pos="1715"/>
          </w:tabs>
          <w:ind w:left="1715" w:hanging="864"/>
        </w:pPr>
        <w:rPr>
          <w:rFonts w:ascii="Verdana" w:hAnsi="Verdana" w:cs="Times New Roman" w:hint="default"/>
          <w:b w:val="0"/>
          <w:i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sz w:val="20"/>
          <w:szCs w:val="20"/>
          <w:u w:val="none"/>
          <w:vertAlign w:val="baseline"/>
          <w:em w:val="no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008"/>
          </w:tabs>
          <w:ind w:left="1008" w:hanging="1008"/>
        </w:pPr>
        <w:rPr>
          <w:rFonts w:cs="Times New Roman" w:hint="default"/>
          <w:i w:val="0"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5">
      <w:lvl w:ilvl="5">
        <w:start w:val="1"/>
        <w:numFmt w:val="decimal"/>
        <w:pStyle w:val="Kop6"/>
        <w:lvlText w:val="%1.%2.%3.%4.%5.%6."/>
        <w:lvlJc w:val="left"/>
        <w:pPr>
          <w:tabs>
            <w:tab w:val="num" w:pos="1152"/>
          </w:tabs>
          <w:ind w:left="1152" w:hanging="1152"/>
        </w:pPr>
        <w:rPr>
          <w:rFonts w:cs="Times New Roman" w:hint="default"/>
          <w:i w:val="0"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6">
      <w:lvl w:ilvl="6">
        <w:start w:val="1"/>
        <w:numFmt w:val="decimal"/>
        <w:pStyle w:val="Kop7"/>
        <w:lvlText w:val="%1.%2.%3.%4.%5.%6.%7.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Kop8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Kop9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5">
    <w:abstractNumId w:val="6"/>
  </w:num>
  <w:num w:numId="26">
    <w:abstractNumId w:val="0"/>
  </w:num>
  <w:num w:numId="27">
    <w:abstractNumId w:val="22"/>
  </w:num>
  <w:num w:numId="28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8E2"/>
    <w:rsid w:val="00002BF5"/>
    <w:rsid w:val="00003D3B"/>
    <w:rsid w:val="00003F62"/>
    <w:rsid w:val="00004263"/>
    <w:rsid w:val="00005401"/>
    <w:rsid w:val="0000556F"/>
    <w:rsid w:val="000055CA"/>
    <w:rsid w:val="00006C8F"/>
    <w:rsid w:val="000074AD"/>
    <w:rsid w:val="00010E0D"/>
    <w:rsid w:val="00011F5B"/>
    <w:rsid w:val="00012B5C"/>
    <w:rsid w:val="00012C70"/>
    <w:rsid w:val="00013977"/>
    <w:rsid w:val="00014FBB"/>
    <w:rsid w:val="00014FFD"/>
    <w:rsid w:val="000152B4"/>
    <w:rsid w:val="00015420"/>
    <w:rsid w:val="00021876"/>
    <w:rsid w:val="000222B0"/>
    <w:rsid w:val="00023769"/>
    <w:rsid w:val="000241E9"/>
    <w:rsid w:val="00025526"/>
    <w:rsid w:val="00025C8F"/>
    <w:rsid w:val="00025D8B"/>
    <w:rsid w:val="00026432"/>
    <w:rsid w:val="00026774"/>
    <w:rsid w:val="00026ED3"/>
    <w:rsid w:val="000304F5"/>
    <w:rsid w:val="000319A8"/>
    <w:rsid w:val="00031DEC"/>
    <w:rsid w:val="00031FE8"/>
    <w:rsid w:val="000327F2"/>
    <w:rsid w:val="00033F35"/>
    <w:rsid w:val="00033F5D"/>
    <w:rsid w:val="000343B6"/>
    <w:rsid w:val="00034412"/>
    <w:rsid w:val="00034EBA"/>
    <w:rsid w:val="000352DC"/>
    <w:rsid w:val="000354E2"/>
    <w:rsid w:val="00035AAA"/>
    <w:rsid w:val="00036545"/>
    <w:rsid w:val="00036C65"/>
    <w:rsid w:val="00037CC6"/>
    <w:rsid w:val="000411D2"/>
    <w:rsid w:val="0004245B"/>
    <w:rsid w:val="00042971"/>
    <w:rsid w:val="000431C0"/>
    <w:rsid w:val="00044A3C"/>
    <w:rsid w:val="000458EC"/>
    <w:rsid w:val="00045F2D"/>
    <w:rsid w:val="00046096"/>
    <w:rsid w:val="0004640D"/>
    <w:rsid w:val="00047001"/>
    <w:rsid w:val="000514C2"/>
    <w:rsid w:val="00051ABF"/>
    <w:rsid w:val="00051FD8"/>
    <w:rsid w:val="0005238E"/>
    <w:rsid w:val="0005277A"/>
    <w:rsid w:val="00052C5C"/>
    <w:rsid w:val="00052CF7"/>
    <w:rsid w:val="00052E69"/>
    <w:rsid w:val="0005378B"/>
    <w:rsid w:val="000552B7"/>
    <w:rsid w:val="000574AF"/>
    <w:rsid w:val="00057612"/>
    <w:rsid w:val="00060525"/>
    <w:rsid w:val="0006095D"/>
    <w:rsid w:val="00060994"/>
    <w:rsid w:val="00060E38"/>
    <w:rsid w:val="00060E50"/>
    <w:rsid w:val="00061974"/>
    <w:rsid w:val="00061DFD"/>
    <w:rsid w:val="00063317"/>
    <w:rsid w:val="00064633"/>
    <w:rsid w:val="0006597B"/>
    <w:rsid w:val="00066757"/>
    <w:rsid w:val="00067099"/>
    <w:rsid w:val="00067563"/>
    <w:rsid w:val="00067D46"/>
    <w:rsid w:val="000707AC"/>
    <w:rsid w:val="00070902"/>
    <w:rsid w:val="00070B38"/>
    <w:rsid w:val="00070F22"/>
    <w:rsid w:val="0007137B"/>
    <w:rsid w:val="00071590"/>
    <w:rsid w:val="00071E75"/>
    <w:rsid w:val="000721C4"/>
    <w:rsid w:val="0007289B"/>
    <w:rsid w:val="00072C0B"/>
    <w:rsid w:val="00072C50"/>
    <w:rsid w:val="00072FF4"/>
    <w:rsid w:val="0007404D"/>
    <w:rsid w:val="00074494"/>
    <w:rsid w:val="00074D5F"/>
    <w:rsid w:val="00075400"/>
    <w:rsid w:val="00075BC3"/>
    <w:rsid w:val="000763FE"/>
    <w:rsid w:val="00076DF6"/>
    <w:rsid w:val="00077564"/>
    <w:rsid w:val="000775C3"/>
    <w:rsid w:val="0008142C"/>
    <w:rsid w:val="000823A8"/>
    <w:rsid w:val="000828F5"/>
    <w:rsid w:val="00082972"/>
    <w:rsid w:val="00082A22"/>
    <w:rsid w:val="0008348C"/>
    <w:rsid w:val="00083C11"/>
    <w:rsid w:val="000862B1"/>
    <w:rsid w:val="000865D3"/>
    <w:rsid w:val="00087DE0"/>
    <w:rsid w:val="00090560"/>
    <w:rsid w:val="00090A2C"/>
    <w:rsid w:val="00090F3A"/>
    <w:rsid w:val="000910F3"/>
    <w:rsid w:val="000917DC"/>
    <w:rsid w:val="00091BBF"/>
    <w:rsid w:val="00093F38"/>
    <w:rsid w:val="00094641"/>
    <w:rsid w:val="00094B7D"/>
    <w:rsid w:val="0009543F"/>
    <w:rsid w:val="000977C9"/>
    <w:rsid w:val="00097EAE"/>
    <w:rsid w:val="000A0363"/>
    <w:rsid w:val="000A055C"/>
    <w:rsid w:val="000A2768"/>
    <w:rsid w:val="000A2C71"/>
    <w:rsid w:val="000A3308"/>
    <w:rsid w:val="000A4109"/>
    <w:rsid w:val="000A4291"/>
    <w:rsid w:val="000A6912"/>
    <w:rsid w:val="000A7D16"/>
    <w:rsid w:val="000B09DF"/>
    <w:rsid w:val="000B0C71"/>
    <w:rsid w:val="000B1008"/>
    <w:rsid w:val="000B1E23"/>
    <w:rsid w:val="000B2341"/>
    <w:rsid w:val="000B25A3"/>
    <w:rsid w:val="000B2A92"/>
    <w:rsid w:val="000B5B95"/>
    <w:rsid w:val="000B7E09"/>
    <w:rsid w:val="000B7EC3"/>
    <w:rsid w:val="000C1DA5"/>
    <w:rsid w:val="000C498F"/>
    <w:rsid w:val="000C664A"/>
    <w:rsid w:val="000C67A6"/>
    <w:rsid w:val="000C6F37"/>
    <w:rsid w:val="000C711F"/>
    <w:rsid w:val="000C71B5"/>
    <w:rsid w:val="000C76F5"/>
    <w:rsid w:val="000D0234"/>
    <w:rsid w:val="000D0E3B"/>
    <w:rsid w:val="000D18D6"/>
    <w:rsid w:val="000D1CA3"/>
    <w:rsid w:val="000D3AD1"/>
    <w:rsid w:val="000D3E48"/>
    <w:rsid w:val="000D40DB"/>
    <w:rsid w:val="000D49E0"/>
    <w:rsid w:val="000D57F4"/>
    <w:rsid w:val="000D5D79"/>
    <w:rsid w:val="000D6B0A"/>
    <w:rsid w:val="000D74D9"/>
    <w:rsid w:val="000E0F5C"/>
    <w:rsid w:val="000E1D70"/>
    <w:rsid w:val="000E3677"/>
    <w:rsid w:val="000E4F6A"/>
    <w:rsid w:val="000E5428"/>
    <w:rsid w:val="000E5CAC"/>
    <w:rsid w:val="000E6077"/>
    <w:rsid w:val="000E60D1"/>
    <w:rsid w:val="000E7663"/>
    <w:rsid w:val="000E7F8D"/>
    <w:rsid w:val="000F0749"/>
    <w:rsid w:val="000F09D5"/>
    <w:rsid w:val="000F1909"/>
    <w:rsid w:val="000F2766"/>
    <w:rsid w:val="000F2E1A"/>
    <w:rsid w:val="000F33BE"/>
    <w:rsid w:val="000F36DE"/>
    <w:rsid w:val="000F54B8"/>
    <w:rsid w:val="000F5500"/>
    <w:rsid w:val="000F5788"/>
    <w:rsid w:val="000F60B5"/>
    <w:rsid w:val="000F6639"/>
    <w:rsid w:val="000F692A"/>
    <w:rsid w:val="00100511"/>
    <w:rsid w:val="00100DAE"/>
    <w:rsid w:val="00101B2F"/>
    <w:rsid w:val="00101EC8"/>
    <w:rsid w:val="0010242B"/>
    <w:rsid w:val="001025E3"/>
    <w:rsid w:val="0010341E"/>
    <w:rsid w:val="00104A78"/>
    <w:rsid w:val="001060E0"/>
    <w:rsid w:val="00107F96"/>
    <w:rsid w:val="0011156C"/>
    <w:rsid w:val="001127BE"/>
    <w:rsid w:val="001129DE"/>
    <w:rsid w:val="00112B47"/>
    <w:rsid w:val="00114234"/>
    <w:rsid w:val="0011426A"/>
    <w:rsid w:val="00114B26"/>
    <w:rsid w:val="0011535A"/>
    <w:rsid w:val="00116225"/>
    <w:rsid w:val="001167AD"/>
    <w:rsid w:val="001170D7"/>
    <w:rsid w:val="001177A2"/>
    <w:rsid w:val="00117B5B"/>
    <w:rsid w:val="00120218"/>
    <w:rsid w:val="00120309"/>
    <w:rsid w:val="00122016"/>
    <w:rsid w:val="00123250"/>
    <w:rsid w:val="00123348"/>
    <w:rsid w:val="00125063"/>
    <w:rsid w:val="00125D8A"/>
    <w:rsid w:val="0012615C"/>
    <w:rsid w:val="00126D09"/>
    <w:rsid w:val="001302BF"/>
    <w:rsid w:val="001305A7"/>
    <w:rsid w:val="001319F8"/>
    <w:rsid w:val="001322AD"/>
    <w:rsid w:val="00132CF3"/>
    <w:rsid w:val="00133031"/>
    <w:rsid w:val="001332C3"/>
    <w:rsid w:val="00134691"/>
    <w:rsid w:val="0013585F"/>
    <w:rsid w:val="001376D5"/>
    <w:rsid w:val="00137B25"/>
    <w:rsid w:val="00140772"/>
    <w:rsid w:val="001429B8"/>
    <w:rsid w:val="00143969"/>
    <w:rsid w:val="00143FE7"/>
    <w:rsid w:val="001444AD"/>
    <w:rsid w:val="00145492"/>
    <w:rsid w:val="001463A2"/>
    <w:rsid w:val="00147368"/>
    <w:rsid w:val="00147D44"/>
    <w:rsid w:val="0015187F"/>
    <w:rsid w:val="0015188A"/>
    <w:rsid w:val="00151BE1"/>
    <w:rsid w:val="00152444"/>
    <w:rsid w:val="00152449"/>
    <w:rsid w:val="0015253B"/>
    <w:rsid w:val="00153292"/>
    <w:rsid w:val="001571CE"/>
    <w:rsid w:val="001579C9"/>
    <w:rsid w:val="00163BE9"/>
    <w:rsid w:val="00164B49"/>
    <w:rsid w:val="00164E61"/>
    <w:rsid w:val="00167697"/>
    <w:rsid w:val="00167CB9"/>
    <w:rsid w:val="00171530"/>
    <w:rsid w:val="00175CE4"/>
    <w:rsid w:val="00175F55"/>
    <w:rsid w:val="00176912"/>
    <w:rsid w:val="00176D8E"/>
    <w:rsid w:val="0018301F"/>
    <w:rsid w:val="001842BF"/>
    <w:rsid w:val="00185789"/>
    <w:rsid w:val="00185FEE"/>
    <w:rsid w:val="001865C7"/>
    <w:rsid w:val="00187E4B"/>
    <w:rsid w:val="00190BFA"/>
    <w:rsid w:val="0019120B"/>
    <w:rsid w:val="0019172A"/>
    <w:rsid w:val="00191C59"/>
    <w:rsid w:val="00192586"/>
    <w:rsid w:val="0019284B"/>
    <w:rsid w:val="0019294C"/>
    <w:rsid w:val="00192EC6"/>
    <w:rsid w:val="001932DB"/>
    <w:rsid w:val="00193A44"/>
    <w:rsid w:val="00194030"/>
    <w:rsid w:val="00195575"/>
    <w:rsid w:val="00195A81"/>
    <w:rsid w:val="00195C60"/>
    <w:rsid w:val="00195EF9"/>
    <w:rsid w:val="001965D1"/>
    <w:rsid w:val="00197B6A"/>
    <w:rsid w:val="00197F4A"/>
    <w:rsid w:val="001A049C"/>
    <w:rsid w:val="001A1652"/>
    <w:rsid w:val="001A199C"/>
    <w:rsid w:val="001A1C98"/>
    <w:rsid w:val="001A2364"/>
    <w:rsid w:val="001A2AAE"/>
    <w:rsid w:val="001A2D4A"/>
    <w:rsid w:val="001A2F49"/>
    <w:rsid w:val="001A304F"/>
    <w:rsid w:val="001A47C4"/>
    <w:rsid w:val="001A7B6F"/>
    <w:rsid w:val="001A7DB7"/>
    <w:rsid w:val="001B02C6"/>
    <w:rsid w:val="001B1156"/>
    <w:rsid w:val="001B399A"/>
    <w:rsid w:val="001B3A64"/>
    <w:rsid w:val="001B42BE"/>
    <w:rsid w:val="001B66CB"/>
    <w:rsid w:val="001B6C0D"/>
    <w:rsid w:val="001B78B9"/>
    <w:rsid w:val="001B792E"/>
    <w:rsid w:val="001C07B5"/>
    <w:rsid w:val="001C0937"/>
    <w:rsid w:val="001C19DB"/>
    <w:rsid w:val="001C1DB2"/>
    <w:rsid w:val="001C3ED4"/>
    <w:rsid w:val="001C3ED8"/>
    <w:rsid w:val="001C470C"/>
    <w:rsid w:val="001C4FBC"/>
    <w:rsid w:val="001C583F"/>
    <w:rsid w:val="001C6F68"/>
    <w:rsid w:val="001C7498"/>
    <w:rsid w:val="001C780A"/>
    <w:rsid w:val="001D012F"/>
    <w:rsid w:val="001D1726"/>
    <w:rsid w:val="001D2DFF"/>
    <w:rsid w:val="001D34BD"/>
    <w:rsid w:val="001D4FA7"/>
    <w:rsid w:val="001D54B1"/>
    <w:rsid w:val="001D7E11"/>
    <w:rsid w:val="001D7F83"/>
    <w:rsid w:val="001E01C4"/>
    <w:rsid w:val="001E0663"/>
    <w:rsid w:val="001E07E3"/>
    <w:rsid w:val="001E15FD"/>
    <w:rsid w:val="001E1BE0"/>
    <w:rsid w:val="001E2619"/>
    <w:rsid w:val="001E2D21"/>
    <w:rsid w:val="001E2D35"/>
    <w:rsid w:val="001E4CBC"/>
    <w:rsid w:val="001E4FEE"/>
    <w:rsid w:val="001E5159"/>
    <w:rsid w:val="001E5FF2"/>
    <w:rsid w:val="001E65B6"/>
    <w:rsid w:val="001E7DEC"/>
    <w:rsid w:val="001F0350"/>
    <w:rsid w:val="001F0BC4"/>
    <w:rsid w:val="001F1340"/>
    <w:rsid w:val="001F16FF"/>
    <w:rsid w:val="001F21C6"/>
    <w:rsid w:val="001F2244"/>
    <w:rsid w:val="001F3B99"/>
    <w:rsid w:val="001F4936"/>
    <w:rsid w:val="001F555A"/>
    <w:rsid w:val="001F59DD"/>
    <w:rsid w:val="001F5F8A"/>
    <w:rsid w:val="001F6260"/>
    <w:rsid w:val="001F64F2"/>
    <w:rsid w:val="001F67E0"/>
    <w:rsid w:val="001F69B5"/>
    <w:rsid w:val="00201ECA"/>
    <w:rsid w:val="002025BE"/>
    <w:rsid w:val="00202990"/>
    <w:rsid w:val="00202D15"/>
    <w:rsid w:val="00203190"/>
    <w:rsid w:val="002033CC"/>
    <w:rsid w:val="00204147"/>
    <w:rsid w:val="00204E90"/>
    <w:rsid w:val="00205288"/>
    <w:rsid w:val="0020530D"/>
    <w:rsid w:val="002054DC"/>
    <w:rsid w:val="00205B56"/>
    <w:rsid w:val="00206D3C"/>
    <w:rsid w:val="00207C5C"/>
    <w:rsid w:val="002104A2"/>
    <w:rsid w:val="00210544"/>
    <w:rsid w:val="00210ACE"/>
    <w:rsid w:val="00211686"/>
    <w:rsid w:val="00211C54"/>
    <w:rsid w:val="00213060"/>
    <w:rsid w:val="00213AE9"/>
    <w:rsid w:val="0021628A"/>
    <w:rsid w:val="002176EA"/>
    <w:rsid w:val="0022008E"/>
    <w:rsid w:val="00220558"/>
    <w:rsid w:val="00221002"/>
    <w:rsid w:val="00222562"/>
    <w:rsid w:val="00222ABD"/>
    <w:rsid w:val="00222E50"/>
    <w:rsid w:val="002246E4"/>
    <w:rsid w:val="002260E1"/>
    <w:rsid w:val="00227E52"/>
    <w:rsid w:val="00227E8E"/>
    <w:rsid w:val="00230E2E"/>
    <w:rsid w:val="0023224F"/>
    <w:rsid w:val="00232AE1"/>
    <w:rsid w:val="00233139"/>
    <w:rsid w:val="00233989"/>
    <w:rsid w:val="00234378"/>
    <w:rsid w:val="00235C69"/>
    <w:rsid w:val="00236E51"/>
    <w:rsid w:val="00240241"/>
    <w:rsid w:val="00243704"/>
    <w:rsid w:val="00244819"/>
    <w:rsid w:val="0024597A"/>
    <w:rsid w:val="00247251"/>
    <w:rsid w:val="00250353"/>
    <w:rsid w:val="0025207A"/>
    <w:rsid w:val="00253E4B"/>
    <w:rsid w:val="00254FAF"/>
    <w:rsid w:val="0025557A"/>
    <w:rsid w:val="002566DC"/>
    <w:rsid w:val="0025688D"/>
    <w:rsid w:val="00257309"/>
    <w:rsid w:val="00257CBF"/>
    <w:rsid w:val="00260B03"/>
    <w:rsid w:val="00261A5E"/>
    <w:rsid w:val="00263446"/>
    <w:rsid w:val="00263E72"/>
    <w:rsid w:val="00263FC9"/>
    <w:rsid w:val="002641F4"/>
    <w:rsid w:val="00264B15"/>
    <w:rsid w:val="00264BF5"/>
    <w:rsid w:val="00266372"/>
    <w:rsid w:val="0026759F"/>
    <w:rsid w:val="002678FA"/>
    <w:rsid w:val="00274575"/>
    <w:rsid w:val="00275285"/>
    <w:rsid w:val="00276007"/>
    <w:rsid w:val="002767E8"/>
    <w:rsid w:val="00276A33"/>
    <w:rsid w:val="00276C84"/>
    <w:rsid w:val="002779DD"/>
    <w:rsid w:val="0028156C"/>
    <w:rsid w:val="002831C9"/>
    <w:rsid w:val="00283FA6"/>
    <w:rsid w:val="002843E1"/>
    <w:rsid w:val="00284914"/>
    <w:rsid w:val="00284B0B"/>
    <w:rsid w:val="0028661C"/>
    <w:rsid w:val="00286647"/>
    <w:rsid w:val="002906C6"/>
    <w:rsid w:val="0029208A"/>
    <w:rsid w:val="00292AE9"/>
    <w:rsid w:val="00293CAD"/>
    <w:rsid w:val="00294751"/>
    <w:rsid w:val="00294A80"/>
    <w:rsid w:val="00294C48"/>
    <w:rsid w:val="00294F60"/>
    <w:rsid w:val="0029694F"/>
    <w:rsid w:val="00297C53"/>
    <w:rsid w:val="002A04C2"/>
    <w:rsid w:val="002A1222"/>
    <w:rsid w:val="002A182C"/>
    <w:rsid w:val="002A1B78"/>
    <w:rsid w:val="002A1D9D"/>
    <w:rsid w:val="002A22E5"/>
    <w:rsid w:val="002A2D14"/>
    <w:rsid w:val="002A3AF3"/>
    <w:rsid w:val="002A4A5F"/>
    <w:rsid w:val="002A6A0B"/>
    <w:rsid w:val="002A72E8"/>
    <w:rsid w:val="002A7AD3"/>
    <w:rsid w:val="002B05BA"/>
    <w:rsid w:val="002B1614"/>
    <w:rsid w:val="002B219F"/>
    <w:rsid w:val="002B54CC"/>
    <w:rsid w:val="002B55B9"/>
    <w:rsid w:val="002B639A"/>
    <w:rsid w:val="002B6D26"/>
    <w:rsid w:val="002B6D4C"/>
    <w:rsid w:val="002B6E0B"/>
    <w:rsid w:val="002B70BB"/>
    <w:rsid w:val="002C00FA"/>
    <w:rsid w:val="002C15F1"/>
    <w:rsid w:val="002C16CE"/>
    <w:rsid w:val="002C3BF8"/>
    <w:rsid w:val="002C3EB4"/>
    <w:rsid w:val="002C4366"/>
    <w:rsid w:val="002C504E"/>
    <w:rsid w:val="002C5713"/>
    <w:rsid w:val="002C5B80"/>
    <w:rsid w:val="002C77AA"/>
    <w:rsid w:val="002C7E93"/>
    <w:rsid w:val="002D0699"/>
    <w:rsid w:val="002D1D67"/>
    <w:rsid w:val="002D1FD2"/>
    <w:rsid w:val="002D2E4B"/>
    <w:rsid w:val="002D2F5B"/>
    <w:rsid w:val="002D325F"/>
    <w:rsid w:val="002D3ACC"/>
    <w:rsid w:val="002D45E0"/>
    <w:rsid w:val="002D665D"/>
    <w:rsid w:val="002D6C48"/>
    <w:rsid w:val="002D79C9"/>
    <w:rsid w:val="002E00FC"/>
    <w:rsid w:val="002E3A06"/>
    <w:rsid w:val="002E4045"/>
    <w:rsid w:val="002E4793"/>
    <w:rsid w:val="002E59F3"/>
    <w:rsid w:val="002E64C2"/>
    <w:rsid w:val="002E75CD"/>
    <w:rsid w:val="002F0A2F"/>
    <w:rsid w:val="002F1375"/>
    <w:rsid w:val="002F1A12"/>
    <w:rsid w:val="002F1F38"/>
    <w:rsid w:val="002F56A2"/>
    <w:rsid w:val="002F5A27"/>
    <w:rsid w:val="002F5DA7"/>
    <w:rsid w:val="002F6336"/>
    <w:rsid w:val="002F6F2E"/>
    <w:rsid w:val="002F7270"/>
    <w:rsid w:val="00300417"/>
    <w:rsid w:val="00300483"/>
    <w:rsid w:val="00301A5D"/>
    <w:rsid w:val="003036BC"/>
    <w:rsid w:val="003036C7"/>
    <w:rsid w:val="00304DDD"/>
    <w:rsid w:val="00305826"/>
    <w:rsid w:val="00305987"/>
    <w:rsid w:val="0030659B"/>
    <w:rsid w:val="0030794F"/>
    <w:rsid w:val="00307A0B"/>
    <w:rsid w:val="003107CA"/>
    <w:rsid w:val="003152DD"/>
    <w:rsid w:val="00315E0E"/>
    <w:rsid w:val="003161A8"/>
    <w:rsid w:val="00316964"/>
    <w:rsid w:val="00316A59"/>
    <w:rsid w:val="00317F3F"/>
    <w:rsid w:val="0032032B"/>
    <w:rsid w:val="00321F01"/>
    <w:rsid w:val="00322DD9"/>
    <w:rsid w:val="00322DF4"/>
    <w:rsid w:val="00322F95"/>
    <w:rsid w:val="00323501"/>
    <w:rsid w:val="00325192"/>
    <w:rsid w:val="00327147"/>
    <w:rsid w:val="00327FAA"/>
    <w:rsid w:val="00330657"/>
    <w:rsid w:val="003349E9"/>
    <w:rsid w:val="00334E09"/>
    <w:rsid w:val="00335123"/>
    <w:rsid w:val="003360BA"/>
    <w:rsid w:val="00340720"/>
    <w:rsid w:val="003414B2"/>
    <w:rsid w:val="003417CB"/>
    <w:rsid w:val="00343A68"/>
    <w:rsid w:val="00344639"/>
    <w:rsid w:val="003448E0"/>
    <w:rsid w:val="00345A66"/>
    <w:rsid w:val="00345AA5"/>
    <w:rsid w:val="00345B2E"/>
    <w:rsid w:val="00345F26"/>
    <w:rsid w:val="0034688C"/>
    <w:rsid w:val="003468D7"/>
    <w:rsid w:val="00347671"/>
    <w:rsid w:val="003476FE"/>
    <w:rsid w:val="00351030"/>
    <w:rsid w:val="00351F10"/>
    <w:rsid w:val="00353E2B"/>
    <w:rsid w:val="00355C4F"/>
    <w:rsid w:val="00356267"/>
    <w:rsid w:val="003565FF"/>
    <w:rsid w:val="0035795C"/>
    <w:rsid w:val="00360EC5"/>
    <w:rsid w:val="003610A9"/>
    <w:rsid w:val="003627C4"/>
    <w:rsid w:val="003638B3"/>
    <w:rsid w:val="00363AD5"/>
    <w:rsid w:val="00363FA1"/>
    <w:rsid w:val="003654A3"/>
    <w:rsid w:val="0036619A"/>
    <w:rsid w:val="00367105"/>
    <w:rsid w:val="00367BC5"/>
    <w:rsid w:val="00367D00"/>
    <w:rsid w:val="00370C71"/>
    <w:rsid w:val="0037165B"/>
    <w:rsid w:val="00371677"/>
    <w:rsid w:val="0037427A"/>
    <w:rsid w:val="00374393"/>
    <w:rsid w:val="00374912"/>
    <w:rsid w:val="00375119"/>
    <w:rsid w:val="00377FF3"/>
    <w:rsid w:val="003809E3"/>
    <w:rsid w:val="00381B04"/>
    <w:rsid w:val="00381D57"/>
    <w:rsid w:val="00382D81"/>
    <w:rsid w:val="003835B3"/>
    <w:rsid w:val="00384099"/>
    <w:rsid w:val="003845F8"/>
    <w:rsid w:val="003846EB"/>
    <w:rsid w:val="00384974"/>
    <w:rsid w:val="00384ABD"/>
    <w:rsid w:val="00384C5E"/>
    <w:rsid w:val="00384EF6"/>
    <w:rsid w:val="00385072"/>
    <w:rsid w:val="003860F9"/>
    <w:rsid w:val="00387792"/>
    <w:rsid w:val="0038782B"/>
    <w:rsid w:val="00387A94"/>
    <w:rsid w:val="00387D8A"/>
    <w:rsid w:val="00390147"/>
    <w:rsid w:val="003919C4"/>
    <w:rsid w:val="00392EFC"/>
    <w:rsid w:val="00393B3A"/>
    <w:rsid w:val="00394358"/>
    <w:rsid w:val="00395C0F"/>
    <w:rsid w:val="00396FED"/>
    <w:rsid w:val="00397ADE"/>
    <w:rsid w:val="00397F07"/>
    <w:rsid w:val="003A055B"/>
    <w:rsid w:val="003A05AF"/>
    <w:rsid w:val="003A137D"/>
    <w:rsid w:val="003A149F"/>
    <w:rsid w:val="003A2667"/>
    <w:rsid w:val="003A38DA"/>
    <w:rsid w:val="003A4AEC"/>
    <w:rsid w:val="003A4CAD"/>
    <w:rsid w:val="003A4EFD"/>
    <w:rsid w:val="003A647F"/>
    <w:rsid w:val="003A6561"/>
    <w:rsid w:val="003B07AA"/>
    <w:rsid w:val="003B2E20"/>
    <w:rsid w:val="003B36A9"/>
    <w:rsid w:val="003B5917"/>
    <w:rsid w:val="003B605C"/>
    <w:rsid w:val="003B6C5D"/>
    <w:rsid w:val="003B71CD"/>
    <w:rsid w:val="003B7C16"/>
    <w:rsid w:val="003C1A09"/>
    <w:rsid w:val="003C391C"/>
    <w:rsid w:val="003C5626"/>
    <w:rsid w:val="003C682B"/>
    <w:rsid w:val="003C69F7"/>
    <w:rsid w:val="003C6D84"/>
    <w:rsid w:val="003D050F"/>
    <w:rsid w:val="003D0CCE"/>
    <w:rsid w:val="003D16ED"/>
    <w:rsid w:val="003D379E"/>
    <w:rsid w:val="003D49E8"/>
    <w:rsid w:val="003D4E88"/>
    <w:rsid w:val="003D583A"/>
    <w:rsid w:val="003D69F0"/>
    <w:rsid w:val="003D7352"/>
    <w:rsid w:val="003D75A2"/>
    <w:rsid w:val="003E017A"/>
    <w:rsid w:val="003E064E"/>
    <w:rsid w:val="003E2048"/>
    <w:rsid w:val="003E2616"/>
    <w:rsid w:val="003E3076"/>
    <w:rsid w:val="003E3166"/>
    <w:rsid w:val="003E31F5"/>
    <w:rsid w:val="003E3322"/>
    <w:rsid w:val="003E3A11"/>
    <w:rsid w:val="003E3E23"/>
    <w:rsid w:val="003E4199"/>
    <w:rsid w:val="003E42AD"/>
    <w:rsid w:val="003E48EA"/>
    <w:rsid w:val="003E54E6"/>
    <w:rsid w:val="003E5ADB"/>
    <w:rsid w:val="003E63A3"/>
    <w:rsid w:val="003E6E8D"/>
    <w:rsid w:val="003E7D23"/>
    <w:rsid w:val="003F22FE"/>
    <w:rsid w:val="003F39B5"/>
    <w:rsid w:val="003F3BBC"/>
    <w:rsid w:val="003F5B5A"/>
    <w:rsid w:val="003F65AD"/>
    <w:rsid w:val="003F7334"/>
    <w:rsid w:val="003F7B94"/>
    <w:rsid w:val="004001AB"/>
    <w:rsid w:val="00400398"/>
    <w:rsid w:val="00402FDA"/>
    <w:rsid w:val="00403198"/>
    <w:rsid w:val="00403FE1"/>
    <w:rsid w:val="0040589B"/>
    <w:rsid w:val="00406D6B"/>
    <w:rsid w:val="00407870"/>
    <w:rsid w:val="004111BD"/>
    <w:rsid w:val="00411987"/>
    <w:rsid w:val="0041208F"/>
    <w:rsid w:val="00412B31"/>
    <w:rsid w:val="004137EC"/>
    <w:rsid w:val="00413F93"/>
    <w:rsid w:val="00414E79"/>
    <w:rsid w:val="00415BE8"/>
    <w:rsid w:val="00416960"/>
    <w:rsid w:val="00417B2E"/>
    <w:rsid w:val="00417BB5"/>
    <w:rsid w:val="00417E92"/>
    <w:rsid w:val="00421A0F"/>
    <w:rsid w:val="00421AEF"/>
    <w:rsid w:val="004235F2"/>
    <w:rsid w:val="00423EE2"/>
    <w:rsid w:val="00427F63"/>
    <w:rsid w:val="00430D9C"/>
    <w:rsid w:val="00430F26"/>
    <w:rsid w:val="0043166C"/>
    <w:rsid w:val="0043369D"/>
    <w:rsid w:val="00435371"/>
    <w:rsid w:val="00435E04"/>
    <w:rsid w:val="00436270"/>
    <w:rsid w:val="004368B0"/>
    <w:rsid w:val="00436B42"/>
    <w:rsid w:val="0043731A"/>
    <w:rsid w:val="004374A3"/>
    <w:rsid w:val="0043790E"/>
    <w:rsid w:val="004412D8"/>
    <w:rsid w:val="00441460"/>
    <w:rsid w:val="00441B7B"/>
    <w:rsid w:val="00442083"/>
    <w:rsid w:val="0044222C"/>
    <w:rsid w:val="004428F3"/>
    <w:rsid w:val="00443879"/>
    <w:rsid w:val="0044405A"/>
    <w:rsid w:val="00444A94"/>
    <w:rsid w:val="004450DF"/>
    <w:rsid w:val="00445347"/>
    <w:rsid w:val="004464E0"/>
    <w:rsid w:val="00446C3D"/>
    <w:rsid w:val="00446F32"/>
    <w:rsid w:val="004511F4"/>
    <w:rsid w:val="0045122F"/>
    <w:rsid w:val="00451A6C"/>
    <w:rsid w:val="00452968"/>
    <w:rsid w:val="0045336F"/>
    <w:rsid w:val="0045346F"/>
    <w:rsid w:val="004541D5"/>
    <w:rsid w:val="004546D4"/>
    <w:rsid w:val="00454AC9"/>
    <w:rsid w:val="0045684D"/>
    <w:rsid w:val="004576DA"/>
    <w:rsid w:val="00457DCB"/>
    <w:rsid w:val="0046165A"/>
    <w:rsid w:val="00462CE3"/>
    <w:rsid w:val="00462F55"/>
    <w:rsid w:val="00463DAD"/>
    <w:rsid w:val="00463F65"/>
    <w:rsid w:val="0046428B"/>
    <w:rsid w:val="00464A65"/>
    <w:rsid w:val="00466B39"/>
    <w:rsid w:val="00467CD3"/>
    <w:rsid w:val="004704FF"/>
    <w:rsid w:val="00471563"/>
    <w:rsid w:val="00472316"/>
    <w:rsid w:val="00473209"/>
    <w:rsid w:val="0047517A"/>
    <w:rsid w:val="00475414"/>
    <w:rsid w:val="0047609E"/>
    <w:rsid w:val="004777BB"/>
    <w:rsid w:val="00480B92"/>
    <w:rsid w:val="00482362"/>
    <w:rsid w:val="00482DF7"/>
    <w:rsid w:val="00483A76"/>
    <w:rsid w:val="0048457F"/>
    <w:rsid w:val="00484A3B"/>
    <w:rsid w:val="0048536F"/>
    <w:rsid w:val="004857B2"/>
    <w:rsid w:val="00485D94"/>
    <w:rsid w:val="00485F72"/>
    <w:rsid w:val="0048645A"/>
    <w:rsid w:val="00487247"/>
    <w:rsid w:val="0048757D"/>
    <w:rsid w:val="00487FE2"/>
    <w:rsid w:val="00490AE7"/>
    <w:rsid w:val="00490F08"/>
    <w:rsid w:val="0049111D"/>
    <w:rsid w:val="004919A7"/>
    <w:rsid w:val="00491BBD"/>
    <w:rsid w:val="00491F64"/>
    <w:rsid w:val="0049203E"/>
    <w:rsid w:val="00492576"/>
    <w:rsid w:val="00492938"/>
    <w:rsid w:val="004936F2"/>
    <w:rsid w:val="00494E00"/>
    <w:rsid w:val="00495100"/>
    <w:rsid w:val="00495822"/>
    <w:rsid w:val="00495F77"/>
    <w:rsid w:val="004962FD"/>
    <w:rsid w:val="00497425"/>
    <w:rsid w:val="004975D3"/>
    <w:rsid w:val="00497989"/>
    <w:rsid w:val="004A0B18"/>
    <w:rsid w:val="004A0D73"/>
    <w:rsid w:val="004A1ED2"/>
    <w:rsid w:val="004A200C"/>
    <w:rsid w:val="004A2FB4"/>
    <w:rsid w:val="004A33BC"/>
    <w:rsid w:val="004A4133"/>
    <w:rsid w:val="004A564E"/>
    <w:rsid w:val="004A679B"/>
    <w:rsid w:val="004A73DD"/>
    <w:rsid w:val="004A740C"/>
    <w:rsid w:val="004A77A1"/>
    <w:rsid w:val="004B1679"/>
    <w:rsid w:val="004B1867"/>
    <w:rsid w:val="004B3432"/>
    <w:rsid w:val="004B4089"/>
    <w:rsid w:val="004B428F"/>
    <w:rsid w:val="004B57C6"/>
    <w:rsid w:val="004B5D62"/>
    <w:rsid w:val="004B6103"/>
    <w:rsid w:val="004B61AC"/>
    <w:rsid w:val="004B7149"/>
    <w:rsid w:val="004B757C"/>
    <w:rsid w:val="004B76B5"/>
    <w:rsid w:val="004C047B"/>
    <w:rsid w:val="004C0B2D"/>
    <w:rsid w:val="004C0E86"/>
    <w:rsid w:val="004C108A"/>
    <w:rsid w:val="004C1A88"/>
    <w:rsid w:val="004C329F"/>
    <w:rsid w:val="004C408C"/>
    <w:rsid w:val="004C5727"/>
    <w:rsid w:val="004D1693"/>
    <w:rsid w:val="004D2953"/>
    <w:rsid w:val="004D4F39"/>
    <w:rsid w:val="004D5C31"/>
    <w:rsid w:val="004D6629"/>
    <w:rsid w:val="004D6821"/>
    <w:rsid w:val="004D765D"/>
    <w:rsid w:val="004D777C"/>
    <w:rsid w:val="004E0406"/>
    <w:rsid w:val="004E19A0"/>
    <w:rsid w:val="004E2E1D"/>
    <w:rsid w:val="004E319B"/>
    <w:rsid w:val="004E3A18"/>
    <w:rsid w:val="004E4737"/>
    <w:rsid w:val="004E4C90"/>
    <w:rsid w:val="004E5335"/>
    <w:rsid w:val="004E5E93"/>
    <w:rsid w:val="004E68A3"/>
    <w:rsid w:val="004E68B4"/>
    <w:rsid w:val="004E6E5B"/>
    <w:rsid w:val="004E7E7D"/>
    <w:rsid w:val="004F0468"/>
    <w:rsid w:val="004F05CB"/>
    <w:rsid w:val="004F1457"/>
    <w:rsid w:val="004F1D6F"/>
    <w:rsid w:val="004F2FC9"/>
    <w:rsid w:val="004F35F0"/>
    <w:rsid w:val="004F416C"/>
    <w:rsid w:val="004F5D24"/>
    <w:rsid w:val="004F5EF1"/>
    <w:rsid w:val="004F675D"/>
    <w:rsid w:val="00500D00"/>
    <w:rsid w:val="00501D74"/>
    <w:rsid w:val="00502E59"/>
    <w:rsid w:val="00502E8B"/>
    <w:rsid w:val="0050349E"/>
    <w:rsid w:val="0050504B"/>
    <w:rsid w:val="00505224"/>
    <w:rsid w:val="0050624B"/>
    <w:rsid w:val="005062DF"/>
    <w:rsid w:val="005070CE"/>
    <w:rsid w:val="00507384"/>
    <w:rsid w:val="00507537"/>
    <w:rsid w:val="00507B6F"/>
    <w:rsid w:val="00510D69"/>
    <w:rsid w:val="00511C2B"/>
    <w:rsid w:val="0051481B"/>
    <w:rsid w:val="005148C5"/>
    <w:rsid w:val="005157BA"/>
    <w:rsid w:val="0051587D"/>
    <w:rsid w:val="00515B55"/>
    <w:rsid w:val="00515C1C"/>
    <w:rsid w:val="00515E60"/>
    <w:rsid w:val="005161FE"/>
    <w:rsid w:val="005167C2"/>
    <w:rsid w:val="00516FD4"/>
    <w:rsid w:val="00517E17"/>
    <w:rsid w:val="005208A5"/>
    <w:rsid w:val="00521787"/>
    <w:rsid w:val="0052269A"/>
    <w:rsid w:val="00525128"/>
    <w:rsid w:val="00525495"/>
    <w:rsid w:val="0052586F"/>
    <w:rsid w:val="00525A6D"/>
    <w:rsid w:val="005267AC"/>
    <w:rsid w:val="00526C8A"/>
    <w:rsid w:val="005270C1"/>
    <w:rsid w:val="00527678"/>
    <w:rsid w:val="0052787B"/>
    <w:rsid w:val="00530067"/>
    <w:rsid w:val="00530440"/>
    <w:rsid w:val="00530719"/>
    <w:rsid w:val="00532B09"/>
    <w:rsid w:val="00533D9C"/>
    <w:rsid w:val="00534A85"/>
    <w:rsid w:val="0053504F"/>
    <w:rsid w:val="00535707"/>
    <w:rsid w:val="005372C3"/>
    <w:rsid w:val="00537311"/>
    <w:rsid w:val="00540163"/>
    <w:rsid w:val="00541C61"/>
    <w:rsid w:val="00542BC6"/>
    <w:rsid w:val="00542EA8"/>
    <w:rsid w:val="005444EA"/>
    <w:rsid w:val="00545065"/>
    <w:rsid w:val="0054587B"/>
    <w:rsid w:val="00546450"/>
    <w:rsid w:val="005500E1"/>
    <w:rsid w:val="005501C2"/>
    <w:rsid w:val="00551351"/>
    <w:rsid w:val="00551E33"/>
    <w:rsid w:val="005523AE"/>
    <w:rsid w:val="0055318A"/>
    <w:rsid w:val="00554184"/>
    <w:rsid w:val="005542E0"/>
    <w:rsid w:val="005559A2"/>
    <w:rsid w:val="0055700D"/>
    <w:rsid w:val="00561E7E"/>
    <w:rsid w:val="005621E2"/>
    <w:rsid w:val="0056295A"/>
    <w:rsid w:val="00563AEA"/>
    <w:rsid w:val="005649A3"/>
    <w:rsid w:val="00564CF0"/>
    <w:rsid w:val="005663FC"/>
    <w:rsid w:val="00566CB1"/>
    <w:rsid w:val="0057107F"/>
    <w:rsid w:val="005720F1"/>
    <w:rsid w:val="0057250C"/>
    <w:rsid w:val="00574275"/>
    <w:rsid w:val="005747E9"/>
    <w:rsid w:val="005820CE"/>
    <w:rsid w:val="0058294B"/>
    <w:rsid w:val="0058314F"/>
    <w:rsid w:val="00584583"/>
    <w:rsid w:val="005862CF"/>
    <w:rsid w:val="00586C37"/>
    <w:rsid w:val="005913FD"/>
    <w:rsid w:val="00591876"/>
    <w:rsid w:val="00591A12"/>
    <w:rsid w:val="005920FA"/>
    <w:rsid w:val="00593061"/>
    <w:rsid w:val="00593DC4"/>
    <w:rsid w:val="00593F0A"/>
    <w:rsid w:val="00594E74"/>
    <w:rsid w:val="00595A2A"/>
    <w:rsid w:val="00595F7E"/>
    <w:rsid w:val="005961A4"/>
    <w:rsid w:val="005A04EE"/>
    <w:rsid w:val="005A119E"/>
    <w:rsid w:val="005A29BF"/>
    <w:rsid w:val="005A3012"/>
    <w:rsid w:val="005A5940"/>
    <w:rsid w:val="005A599C"/>
    <w:rsid w:val="005A614B"/>
    <w:rsid w:val="005A6575"/>
    <w:rsid w:val="005A75DD"/>
    <w:rsid w:val="005B018E"/>
    <w:rsid w:val="005B1270"/>
    <w:rsid w:val="005B1546"/>
    <w:rsid w:val="005B74A8"/>
    <w:rsid w:val="005B7745"/>
    <w:rsid w:val="005B78EC"/>
    <w:rsid w:val="005B7B23"/>
    <w:rsid w:val="005B7B5A"/>
    <w:rsid w:val="005C0515"/>
    <w:rsid w:val="005C1D5C"/>
    <w:rsid w:val="005C2DBA"/>
    <w:rsid w:val="005C340B"/>
    <w:rsid w:val="005C49B5"/>
    <w:rsid w:val="005C4E5E"/>
    <w:rsid w:val="005C5941"/>
    <w:rsid w:val="005C5EC0"/>
    <w:rsid w:val="005C7A34"/>
    <w:rsid w:val="005D0407"/>
    <w:rsid w:val="005D0CFA"/>
    <w:rsid w:val="005D1328"/>
    <w:rsid w:val="005D1419"/>
    <w:rsid w:val="005D1754"/>
    <w:rsid w:val="005D268B"/>
    <w:rsid w:val="005D3F83"/>
    <w:rsid w:val="005D4186"/>
    <w:rsid w:val="005D7557"/>
    <w:rsid w:val="005E00AD"/>
    <w:rsid w:val="005E0108"/>
    <w:rsid w:val="005E030E"/>
    <w:rsid w:val="005E0692"/>
    <w:rsid w:val="005E110E"/>
    <w:rsid w:val="005E1866"/>
    <w:rsid w:val="005E2E6F"/>
    <w:rsid w:val="005E3DFE"/>
    <w:rsid w:val="005E4118"/>
    <w:rsid w:val="005E41D4"/>
    <w:rsid w:val="005E63A6"/>
    <w:rsid w:val="005E69D5"/>
    <w:rsid w:val="005E7A2B"/>
    <w:rsid w:val="005E7DD2"/>
    <w:rsid w:val="005F05B3"/>
    <w:rsid w:val="005F1214"/>
    <w:rsid w:val="005F158E"/>
    <w:rsid w:val="005F1606"/>
    <w:rsid w:val="005F2009"/>
    <w:rsid w:val="005F2012"/>
    <w:rsid w:val="005F3803"/>
    <w:rsid w:val="005F4BAC"/>
    <w:rsid w:val="005F5717"/>
    <w:rsid w:val="005F6FE0"/>
    <w:rsid w:val="005F7952"/>
    <w:rsid w:val="005F7C3D"/>
    <w:rsid w:val="005F7FBC"/>
    <w:rsid w:val="00600F0E"/>
    <w:rsid w:val="00601F52"/>
    <w:rsid w:val="00602360"/>
    <w:rsid w:val="00602EEA"/>
    <w:rsid w:val="00604CF1"/>
    <w:rsid w:val="006050CB"/>
    <w:rsid w:val="0060513E"/>
    <w:rsid w:val="00606142"/>
    <w:rsid w:val="00607571"/>
    <w:rsid w:val="00610748"/>
    <w:rsid w:val="006107DD"/>
    <w:rsid w:val="006115EE"/>
    <w:rsid w:val="0061237F"/>
    <w:rsid w:val="00612948"/>
    <w:rsid w:val="00613F00"/>
    <w:rsid w:val="00614696"/>
    <w:rsid w:val="00614A41"/>
    <w:rsid w:val="006153B3"/>
    <w:rsid w:val="006159A7"/>
    <w:rsid w:val="006163D7"/>
    <w:rsid w:val="00617303"/>
    <w:rsid w:val="0061797F"/>
    <w:rsid w:val="0062064B"/>
    <w:rsid w:val="00621881"/>
    <w:rsid w:val="00622061"/>
    <w:rsid w:val="006223B7"/>
    <w:rsid w:val="00623234"/>
    <w:rsid w:val="006232A8"/>
    <w:rsid w:val="00623B25"/>
    <w:rsid w:val="00623F5A"/>
    <w:rsid w:val="006242A9"/>
    <w:rsid w:val="00624E24"/>
    <w:rsid w:val="006250B4"/>
    <w:rsid w:val="00625C52"/>
    <w:rsid w:val="006263BF"/>
    <w:rsid w:val="00626AB1"/>
    <w:rsid w:val="00630FCC"/>
    <w:rsid w:val="0063535C"/>
    <w:rsid w:val="00635D68"/>
    <w:rsid w:val="00636D8E"/>
    <w:rsid w:val="006372D5"/>
    <w:rsid w:val="00637F6E"/>
    <w:rsid w:val="006405E2"/>
    <w:rsid w:val="00642E70"/>
    <w:rsid w:val="00642EA6"/>
    <w:rsid w:val="006443C0"/>
    <w:rsid w:val="00645D79"/>
    <w:rsid w:val="006460EF"/>
    <w:rsid w:val="0064619C"/>
    <w:rsid w:val="006466DC"/>
    <w:rsid w:val="006467E2"/>
    <w:rsid w:val="00647105"/>
    <w:rsid w:val="00647C12"/>
    <w:rsid w:val="006505B3"/>
    <w:rsid w:val="006505D9"/>
    <w:rsid w:val="006513AC"/>
    <w:rsid w:val="00651F8A"/>
    <w:rsid w:val="0065207F"/>
    <w:rsid w:val="00652E48"/>
    <w:rsid w:val="00653725"/>
    <w:rsid w:val="0065408C"/>
    <w:rsid w:val="006547CB"/>
    <w:rsid w:val="0065507E"/>
    <w:rsid w:val="006550DB"/>
    <w:rsid w:val="0065544C"/>
    <w:rsid w:val="006559A0"/>
    <w:rsid w:val="006561D0"/>
    <w:rsid w:val="00660E84"/>
    <w:rsid w:val="00661AEC"/>
    <w:rsid w:val="0066372F"/>
    <w:rsid w:val="00663826"/>
    <w:rsid w:val="00663C5D"/>
    <w:rsid w:val="00663F86"/>
    <w:rsid w:val="00665042"/>
    <w:rsid w:val="006660AF"/>
    <w:rsid w:val="00671168"/>
    <w:rsid w:val="006724DD"/>
    <w:rsid w:val="006768BD"/>
    <w:rsid w:val="00676E31"/>
    <w:rsid w:val="00677F38"/>
    <w:rsid w:val="00680AE3"/>
    <w:rsid w:val="00682B7F"/>
    <w:rsid w:val="00682C7B"/>
    <w:rsid w:val="00682DA5"/>
    <w:rsid w:val="006832CB"/>
    <w:rsid w:val="00684263"/>
    <w:rsid w:val="006852C0"/>
    <w:rsid w:val="006868D7"/>
    <w:rsid w:val="00686D3B"/>
    <w:rsid w:val="00687AB4"/>
    <w:rsid w:val="00687E5E"/>
    <w:rsid w:val="00691307"/>
    <w:rsid w:val="00691EC4"/>
    <w:rsid w:val="00692BD9"/>
    <w:rsid w:val="00692EED"/>
    <w:rsid w:val="006938BF"/>
    <w:rsid w:val="006941BE"/>
    <w:rsid w:val="00694451"/>
    <w:rsid w:val="00695A27"/>
    <w:rsid w:val="00695BF4"/>
    <w:rsid w:val="00697B50"/>
    <w:rsid w:val="00697F6F"/>
    <w:rsid w:val="006A0C83"/>
    <w:rsid w:val="006A0CB9"/>
    <w:rsid w:val="006A0EDD"/>
    <w:rsid w:val="006A0F81"/>
    <w:rsid w:val="006A0FE6"/>
    <w:rsid w:val="006A1428"/>
    <w:rsid w:val="006A39DC"/>
    <w:rsid w:val="006A4CD2"/>
    <w:rsid w:val="006A4DB3"/>
    <w:rsid w:val="006A5F53"/>
    <w:rsid w:val="006A61C4"/>
    <w:rsid w:val="006A7EF7"/>
    <w:rsid w:val="006B00A8"/>
    <w:rsid w:val="006B0522"/>
    <w:rsid w:val="006B0791"/>
    <w:rsid w:val="006B07B6"/>
    <w:rsid w:val="006B2556"/>
    <w:rsid w:val="006B2651"/>
    <w:rsid w:val="006B3BE9"/>
    <w:rsid w:val="006B4598"/>
    <w:rsid w:val="006B5578"/>
    <w:rsid w:val="006B72E5"/>
    <w:rsid w:val="006B7448"/>
    <w:rsid w:val="006B7F20"/>
    <w:rsid w:val="006C085D"/>
    <w:rsid w:val="006C15A6"/>
    <w:rsid w:val="006C2109"/>
    <w:rsid w:val="006C258F"/>
    <w:rsid w:val="006C3A30"/>
    <w:rsid w:val="006C45F1"/>
    <w:rsid w:val="006C4AF9"/>
    <w:rsid w:val="006C4E2B"/>
    <w:rsid w:val="006C666C"/>
    <w:rsid w:val="006D14B6"/>
    <w:rsid w:val="006D2524"/>
    <w:rsid w:val="006D2702"/>
    <w:rsid w:val="006D4777"/>
    <w:rsid w:val="006D54A5"/>
    <w:rsid w:val="006D6176"/>
    <w:rsid w:val="006D6676"/>
    <w:rsid w:val="006D7286"/>
    <w:rsid w:val="006E0C9D"/>
    <w:rsid w:val="006E11D1"/>
    <w:rsid w:val="006E1788"/>
    <w:rsid w:val="006E1D42"/>
    <w:rsid w:val="006E205E"/>
    <w:rsid w:val="006E366A"/>
    <w:rsid w:val="006E380E"/>
    <w:rsid w:val="006E38C3"/>
    <w:rsid w:val="006E54A2"/>
    <w:rsid w:val="006E587A"/>
    <w:rsid w:val="006E6357"/>
    <w:rsid w:val="006F1251"/>
    <w:rsid w:val="006F251E"/>
    <w:rsid w:val="006F2EBF"/>
    <w:rsid w:val="006F39A9"/>
    <w:rsid w:val="006F3F93"/>
    <w:rsid w:val="006F55F5"/>
    <w:rsid w:val="006F586A"/>
    <w:rsid w:val="006F5992"/>
    <w:rsid w:val="006F5C8D"/>
    <w:rsid w:val="006F5D7A"/>
    <w:rsid w:val="006F6481"/>
    <w:rsid w:val="006F7FD6"/>
    <w:rsid w:val="0070163D"/>
    <w:rsid w:val="0070176D"/>
    <w:rsid w:val="007019E3"/>
    <w:rsid w:val="00701BB0"/>
    <w:rsid w:val="0070212F"/>
    <w:rsid w:val="007031F7"/>
    <w:rsid w:val="00703624"/>
    <w:rsid w:val="00703F33"/>
    <w:rsid w:val="00705EA0"/>
    <w:rsid w:val="0070710E"/>
    <w:rsid w:val="0070780C"/>
    <w:rsid w:val="00710395"/>
    <w:rsid w:val="00711D4E"/>
    <w:rsid w:val="00714898"/>
    <w:rsid w:val="00715027"/>
    <w:rsid w:val="007158ED"/>
    <w:rsid w:val="0071637B"/>
    <w:rsid w:val="00720744"/>
    <w:rsid w:val="0072086F"/>
    <w:rsid w:val="0072235B"/>
    <w:rsid w:val="00722CF5"/>
    <w:rsid w:val="00722F49"/>
    <w:rsid w:val="007237B9"/>
    <w:rsid w:val="00723B41"/>
    <w:rsid w:val="00725B13"/>
    <w:rsid w:val="00725CC4"/>
    <w:rsid w:val="00726EC3"/>
    <w:rsid w:val="00727EC2"/>
    <w:rsid w:val="00727F66"/>
    <w:rsid w:val="0073054B"/>
    <w:rsid w:val="007312ED"/>
    <w:rsid w:val="00734733"/>
    <w:rsid w:val="007350EF"/>
    <w:rsid w:val="0073538B"/>
    <w:rsid w:val="00741362"/>
    <w:rsid w:val="00741372"/>
    <w:rsid w:val="007424DD"/>
    <w:rsid w:val="0074401F"/>
    <w:rsid w:val="00744A8F"/>
    <w:rsid w:val="00745919"/>
    <w:rsid w:val="00745A00"/>
    <w:rsid w:val="00745C7A"/>
    <w:rsid w:val="00747C0F"/>
    <w:rsid w:val="00750A39"/>
    <w:rsid w:val="00751C46"/>
    <w:rsid w:val="00751D8B"/>
    <w:rsid w:val="00751F61"/>
    <w:rsid w:val="00752332"/>
    <w:rsid w:val="00752E67"/>
    <w:rsid w:val="00754C2B"/>
    <w:rsid w:val="00754F1D"/>
    <w:rsid w:val="007550F2"/>
    <w:rsid w:val="00757848"/>
    <w:rsid w:val="00760047"/>
    <w:rsid w:val="007602BA"/>
    <w:rsid w:val="00760807"/>
    <w:rsid w:val="007608EB"/>
    <w:rsid w:val="00761B8E"/>
    <w:rsid w:val="00764524"/>
    <w:rsid w:val="00764729"/>
    <w:rsid w:val="00766B5F"/>
    <w:rsid w:val="00766D46"/>
    <w:rsid w:val="007703ED"/>
    <w:rsid w:val="00771FFB"/>
    <w:rsid w:val="00772311"/>
    <w:rsid w:val="007723D8"/>
    <w:rsid w:val="0077265F"/>
    <w:rsid w:val="00774483"/>
    <w:rsid w:val="00775DFD"/>
    <w:rsid w:val="00775E96"/>
    <w:rsid w:val="0077640A"/>
    <w:rsid w:val="007772B8"/>
    <w:rsid w:val="007772D0"/>
    <w:rsid w:val="007774FB"/>
    <w:rsid w:val="00780335"/>
    <w:rsid w:val="00781908"/>
    <w:rsid w:val="00781B6C"/>
    <w:rsid w:val="00781B8A"/>
    <w:rsid w:val="007825CE"/>
    <w:rsid w:val="0078306A"/>
    <w:rsid w:val="0078340B"/>
    <w:rsid w:val="00784D37"/>
    <w:rsid w:val="007851FC"/>
    <w:rsid w:val="007853AD"/>
    <w:rsid w:val="00785A9F"/>
    <w:rsid w:val="007861EC"/>
    <w:rsid w:val="00786CF5"/>
    <w:rsid w:val="0078713C"/>
    <w:rsid w:val="007876FB"/>
    <w:rsid w:val="00787B04"/>
    <w:rsid w:val="00791434"/>
    <w:rsid w:val="00791B72"/>
    <w:rsid w:val="00792785"/>
    <w:rsid w:val="00797061"/>
    <w:rsid w:val="007A03D7"/>
    <w:rsid w:val="007A0C7C"/>
    <w:rsid w:val="007A1146"/>
    <w:rsid w:val="007A1C6A"/>
    <w:rsid w:val="007A1EBB"/>
    <w:rsid w:val="007A3840"/>
    <w:rsid w:val="007A3A74"/>
    <w:rsid w:val="007A3FD5"/>
    <w:rsid w:val="007A45D9"/>
    <w:rsid w:val="007A4F27"/>
    <w:rsid w:val="007A5267"/>
    <w:rsid w:val="007A5769"/>
    <w:rsid w:val="007A7606"/>
    <w:rsid w:val="007B02E9"/>
    <w:rsid w:val="007B0345"/>
    <w:rsid w:val="007B0DC2"/>
    <w:rsid w:val="007B1AAB"/>
    <w:rsid w:val="007B1B8F"/>
    <w:rsid w:val="007B25F4"/>
    <w:rsid w:val="007B2C24"/>
    <w:rsid w:val="007B2F52"/>
    <w:rsid w:val="007B40EC"/>
    <w:rsid w:val="007B48F7"/>
    <w:rsid w:val="007B5331"/>
    <w:rsid w:val="007B569D"/>
    <w:rsid w:val="007C045D"/>
    <w:rsid w:val="007C1580"/>
    <w:rsid w:val="007C1DD7"/>
    <w:rsid w:val="007C1F3E"/>
    <w:rsid w:val="007C3212"/>
    <w:rsid w:val="007C3967"/>
    <w:rsid w:val="007C3DA4"/>
    <w:rsid w:val="007C404A"/>
    <w:rsid w:val="007C60D8"/>
    <w:rsid w:val="007C630A"/>
    <w:rsid w:val="007C6883"/>
    <w:rsid w:val="007C72D9"/>
    <w:rsid w:val="007C7DA1"/>
    <w:rsid w:val="007D16C4"/>
    <w:rsid w:val="007D1FAF"/>
    <w:rsid w:val="007D283B"/>
    <w:rsid w:val="007D2B29"/>
    <w:rsid w:val="007D2BE7"/>
    <w:rsid w:val="007D460C"/>
    <w:rsid w:val="007D5149"/>
    <w:rsid w:val="007D541F"/>
    <w:rsid w:val="007D622D"/>
    <w:rsid w:val="007D74F4"/>
    <w:rsid w:val="007E0A41"/>
    <w:rsid w:val="007E1063"/>
    <w:rsid w:val="007E16EF"/>
    <w:rsid w:val="007E2066"/>
    <w:rsid w:val="007E431A"/>
    <w:rsid w:val="007E570F"/>
    <w:rsid w:val="007E5800"/>
    <w:rsid w:val="007E5C1C"/>
    <w:rsid w:val="007F0F74"/>
    <w:rsid w:val="007F271B"/>
    <w:rsid w:val="007F2B08"/>
    <w:rsid w:val="007F2BC6"/>
    <w:rsid w:val="007F428F"/>
    <w:rsid w:val="007F46D1"/>
    <w:rsid w:val="007F5CAC"/>
    <w:rsid w:val="007F5EB9"/>
    <w:rsid w:val="007F64C5"/>
    <w:rsid w:val="007F6D54"/>
    <w:rsid w:val="00800A11"/>
    <w:rsid w:val="008011A8"/>
    <w:rsid w:val="0080121B"/>
    <w:rsid w:val="0080135C"/>
    <w:rsid w:val="00803EB6"/>
    <w:rsid w:val="00804349"/>
    <w:rsid w:val="008047DB"/>
    <w:rsid w:val="00805B24"/>
    <w:rsid w:val="008069EC"/>
    <w:rsid w:val="00807215"/>
    <w:rsid w:val="00807DCF"/>
    <w:rsid w:val="00810B24"/>
    <w:rsid w:val="008132B5"/>
    <w:rsid w:val="008139D5"/>
    <w:rsid w:val="00813B84"/>
    <w:rsid w:val="00814508"/>
    <w:rsid w:val="00815CA2"/>
    <w:rsid w:val="0081746A"/>
    <w:rsid w:val="008175AA"/>
    <w:rsid w:val="0081792B"/>
    <w:rsid w:val="008203B8"/>
    <w:rsid w:val="00820487"/>
    <w:rsid w:val="00822770"/>
    <w:rsid w:val="00823264"/>
    <w:rsid w:val="00823872"/>
    <w:rsid w:val="00823D85"/>
    <w:rsid w:val="00823F71"/>
    <w:rsid w:val="00825539"/>
    <w:rsid w:val="00826AA9"/>
    <w:rsid w:val="00830AC5"/>
    <w:rsid w:val="00831D3E"/>
    <w:rsid w:val="0083297C"/>
    <w:rsid w:val="00832C5D"/>
    <w:rsid w:val="00834092"/>
    <w:rsid w:val="00834642"/>
    <w:rsid w:val="00834B59"/>
    <w:rsid w:val="0083507B"/>
    <w:rsid w:val="0083568B"/>
    <w:rsid w:val="00837FA7"/>
    <w:rsid w:val="00840970"/>
    <w:rsid w:val="00840F4A"/>
    <w:rsid w:val="008411B8"/>
    <w:rsid w:val="00841223"/>
    <w:rsid w:val="008417C1"/>
    <w:rsid w:val="00841AEF"/>
    <w:rsid w:val="008446E3"/>
    <w:rsid w:val="00845059"/>
    <w:rsid w:val="0084612D"/>
    <w:rsid w:val="00846E96"/>
    <w:rsid w:val="008501C3"/>
    <w:rsid w:val="008504D8"/>
    <w:rsid w:val="0085097B"/>
    <w:rsid w:val="0085105E"/>
    <w:rsid w:val="00852331"/>
    <w:rsid w:val="00852A9F"/>
    <w:rsid w:val="00852C66"/>
    <w:rsid w:val="008530FD"/>
    <w:rsid w:val="0085396F"/>
    <w:rsid w:val="00855E49"/>
    <w:rsid w:val="00855FF4"/>
    <w:rsid w:val="00856A18"/>
    <w:rsid w:val="008578C3"/>
    <w:rsid w:val="00860960"/>
    <w:rsid w:val="00861A8F"/>
    <w:rsid w:val="00861E7B"/>
    <w:rsid w:val="0086295C"/>
    <w:rsid w:val="00862A9A"/>
    <w:rsid w:val="00863099"/>
    <w:rsid w:val="00863ABC"/>
    <w:rsid w:val="00864911"/>
    <w:rsid w:val="008649F1"/>
    <w:rsid w:val="008652EE"/>
    <w:rsid w:val="00865848"/>
    <w:rsid w:val="00871357"/>
    <w:rsid w:val="00871E0A"/>
    <w:rsid w:val="00873FF2"/>
    <w:rsid w:val="008765D2"/>
    <w:rsid w:val="00877570"/>
    <w:rsid w:val="00880109"/>
    <w:rsid w:val="008807C9"/>
    <w:rsid w:val="00880A0D"/>
    <w:rsid w:val="00880CB0"/>
    <w:rsid w:val="00880DBE"/>
    <w:rsid w:val="00880FA8"/>
    <w:rsid w:val="00881134"/>
    <w:rsid w:val="00883223"/>
    <w:rsid w:val="00883600"/>
    <w:rsid w:val="0088370D"/>
    <w:rsid w:val="00884A70"/>
    <w:rsid w:val="00884DA4"/>
    <w:rsid w:val="00885C5C"/>
    <w:rsid w:val="00885DA3"/>
    <w:rsid w:val="00886AAC"/>
    <w:rsid w:val="00887269"/>
    <w:rsid w:val="008901BD"/>
    <w:rsid w:val="00890A2E"/>
    <w:rsid w:val="00891D8E"/>
    <w:rsid w:val="008939ED"/>
    <w:rsid w:val="00894DD7"/>
    <w:rsid w:val="008960C6"/>
    <w:rsid w:val="00897511"/>
    <w:rsid w:val="00897814"/>
    <w:rsid w:val="008A03F6"/>
    <w:rsid w:val="008A0898"/>
    <w:rsid w:val="008A0D06"/>
    <w:rsid w:val="008A1371"/>
    <w:rsid w:val="008A1621"/>
    <w:rsid w:val="008A17BE"/>
    <w:rsid w:val="008A1EF8"/>
    <w:rsid w:val="008A2BAD"/>
    <w:rsid w:val="008A3F15"/>
    <w:rsid w:val="008A4543"/>
    <w:rsid w:val="008A621F"/>
    <w:rsid w:val="008A65FD"/>
    <w:rsid w:val="008A6637"/>
    <w:rsid w:val="008A6C91"/>
    <w:rsid w:val="008A7FC7"/>
    <w:rsid w:val="008B0A75"/>
    <w:rsid w:val="008B20BE"/>
    <w:rsid w:val="008B21C7"/>
    <w:rsid w:val="008B24E2"/>
    <w:rsid w:val="008B41CD"/>
    <w:rsid w:val="008B5A44"/>
    <w:rsid w:val="008B6620"/>
    <w:rsid w:val="008B792E"/>
    <w:rsid w:val="008B7A83"/>
    <w:rsid w:val="008C10D1"/>
    <w:rsid w:val="008C217A"/>
    <w:rsid w:val="008C3B17"/>
    <w:rsid w:val="008C3D38"/>
    <w:rsid w:val="008C52CA"/>
    <w:rsid w:val="008C6442"/>
    <w:rsid w:val="008C6A0E"/>
    <w:rsid w:val="008C7CC5"/>
    <w:rsid w:val="008D2BA3"/>
    <w:rsid w:val="008D2D72"/>
    <w:rsid w:val="008D4269"/>
    <w:rsid w:val="008D49C8"/>
    <w:rsid w:val="008D534B"/>
    <w:rsid w:val="008D59C8"/>
    <w:rsid w:val="008D6051"/>
    <w:rsid w:val="008D69E9"/>
    <w:rsid w:val="008D75FA"/>
    <w:rsid w:val="008D7725"/>
    <w:rsid w:val="008E1790"/>
    <w:rsid w:val="008E1921"/>
    <w:rsid w:val="008E3648"/>
    <w:rsid w:val="008E3D5D"/>
    <w:rsid w:val="008E45D5"/>
    <w:rsid w:val="008E4957"/>
    <w:rsid w:val="008E71F2"/>
    <w:rsid w:val="008E7FCF"/>
    <w:rsid w:val="008F0926"/>
    <w:rsid w:val="008F3DCC"/>
    <w:rsid w:val="008F4122"/>
    <w:rsid w:val="008F4AE4"/>
    <w:rsid w:val="008F52A5"/>
    <w:rsid w:val="008F5492"/>
    <w:rsid w:val="008F5ADE"/>
    <w:rsid w:val="008F5BF3"/>
    <w:rsid w:val="008F685C"/>
    <w:rsid w:val="008F78DF"/>
    <w:rsid w:val="009002E5"/>
    <w:rsid w:val="00900799"/>
    <w:rsid w:val="0090109F"/>
    <w:rsid w:val="00901A83"/>
    <w:rsid w:val="00901CCB"/>
    <w:rsid w:val="0090342C"/>
    <w:rsid w:val="0090473E"/>
    <w:rsid w:val="00904C60"/>
    <w:rsid w:val="00904E8B"/>
    <w:rsid w:val="009057CA"/>
    <w:rsid w:val="00905ABE"/>
    <w:rsid w:val="00905B9D"/>
    <w:rsid w:val="0090733D"/>
    <w:rsid w:val="00907F1F"/>
    <w:rsid w:val="0091095E"/>
    <w:rsid w:val="00910B0E"/>
    <w:rsid w:val="00910DBA"/>
    <w:rsid w:val="00910ED7"/>
    <w:rsid w:val="00911394"/>
    <w:rsid w:val="00912968"/>
    <w:rsid w:val="00912E00"/>
    <w:rsid w:val="00913192"/>
    <w:rsid w:val="00913A16"/>
    <w:rsid w:val="00913D5A"/>
    <w:rsid w:val="009144DF"/>
    <w:rsid w:val="00915D6B"/>
    <w:rsid w:val="0092022F"/>
    <w:rsid w:val="009215DA"/>
    <w:rsid w:val="00922755"/>
    <w:rsid w:val="00922EB4"/>
    <w:rsid w:val="00923861"/>
    <w:rsid w:val="00923A4F"/>
    <w:rsid w:val="0092435D"/>
    <w:rsid w:val="0092447E"/>
    <w:rsid w:val="0092537A"/>
    <w:rsid w:val="00926F29"/>
    <w:rsid w:val="00926F43"/>
    <w:rsid w:val="00930112"/>
    <w:rsid w:val="00930135"/>
    <w:rsid w:val="00930D25"/>
    <w:rsid w:val="00931E4B"/>
    <w:rsid w:val="009329AA"/>
    <w:rsid w:val="00933835"/>
    <w:rsid w:val="0093461C"/>
    <w:rsid w:val="00935315"/>
    <w:rsid w:val="00936949"/>
    <w:rsid w:val="00936C7C"/>
    <w:rsid w:val="00936F1B"/>
    <w:rsid w:val="00936F7B"/>
    <w:rsid w:val="00936FA9"/>
    <w:rsid w:val="00940E73"/>
    <w:rsid w:val="00941CB1"/>
    <w:rsid w:val="009423B7"/>
    <w:rsid w:val="009425DB"/>
    <w:rsid w:val="00943256"/>
    <w:rsid w:val="0094429A"/>
    <w:rsid w:val="0094437F"/>
    <w:rsid w:val="00945751"/>
    <w:rsid w:val="00945771"/>
    <w:rsid w:val="009458A7"/>
    <w:rsid w:val="009464F2"/>
    <w:rsid w:val="00952326"/>
    <w:rsid w:val="009524B8"/>
    <w:rsid w:val="00953A55"/>
    <w:rsid w:val="00955086"/>
    <w:rsid w:val="009553A4"/>
    <w:rsid w:val="00956126"/>
    <w:rsid w:val="00956755"/>
    <w:rsid w:val="00956DF8"/>
    <w:rsid w:val="00956E88"/>
    <w:rsid w:val="00957E29"/>
    <w:rsid w:val="00957F35"/>
    <w:rsid w:val="00957FF4"/>
    <w:rsid w:val="00960612"/>
    <w:rsid w:val="009606AF"/>
    <w:rsid w:val="00961234"/>
    <w:rsid w:val="009617E7"/>
    <w:rsid w:val="009624B8"/>
    <w:rsid w:val="009626F6"/>
    <w:rsid w:val="00962783"/>
    <w:rsid w:val="00962FBA"/>
    <w:rsid w:val="00963700"/>
    <w:rsid w:val="009638F8"/>
    <w:rsid w:val="00964B51"/>
    <w:rsid w:val="00965C44"/>
    <w:rsid w:val="00966086"/>
    <w:rsid w:val="0096686B"/>
    <w:rsid w:val="00966C73"/>
    <w:rsid w:val="00966F1F"/>
    <w:rsid w:val="00966FCB"/>
    <w:rsid w:val="00966FE5"/>
    <w:rsid w:val="00970FFC"/>
    <w:rsid w:val="00971A3A"/>
    <w:rsid w:val="00971AEC"/>
    <w:rsid w:val="009720D6"/>
    <w:rsid w:val="009724C0"/>
    <w:rsid w:val="009724F7"/>
    <w:rsid w:val="009726F4"/>
    <w:rsid w:val="00972A9D"/>
    <w:rsid w:val="009730BE"/>
    <w:rsid w:val="00973570"/>
    <w:rsid w:val="009738D9"/>
    <w:rsid w:val="00973DD0"/>
    <w:rsid w:val="00973E1F"/>
    <w:rsid w:val="009770AD"/>
    <w:rsid w:val="0097760F"/>
    <w:rsid w:val="0098020D"/>
    <w:rsid w:val="0098043A"/>
    <w:rsid w:val="0098189A"/>
    <w:rsid w:val="00981C11"/>
    <w:rsid w:val="00981D5C"/>
    <w:rsid w:val="00982194"/>
    <w:rsid w:val="009826E3"/>
    <w:rsid w:val="00982B9B"/>
    <w:rsid w:val="009835D4"/>
    <w:rsid w:val="00984C85"/>
    <w:rsid w:val="00985F47"/>
    <w:rsid w:val="00986442"/>
    <w:rsid w:val="009866B0"/>
    <w:rsid w:val="009909D5"/>
    <w:rsid w:val="0099207F"/>
    <w:rsid w:val="00992086"/>
    <w:rsid w:val="00992A29"/>
    <w:rsid w:val="00993BAE"/>
    <w:rsid w:val="0099466E"/>
    <w:rsid w:val="009967FE"/>
    <w:rsid w:val="00997FC8"/>
    <w:rsid w:val="009A213C"/>
    <w:rsid w:val="009A42B8"/>
    <w:rsid w:val="009A4977"/>
    <w:rsid w:val="009A5249"/>
    <w:rsid w:val="009A551F"/>
    <w:rsid w:val="009A62A4"/>
    <w:rsid w:val="009A68D4"/>
    <w:rsid w:val="009B0797"/>
    <w:rsid w:val="009B17F1"/>
    <w:rsid w:val="009B1872"/>
    <w:rsid w:val="009B1E95"/>
    <w:rsid w:val="009B3FFF"/>
    <w:rsid w:val="009B421E"/>
    <w:rsid w:val="009B4491"/>
    <w:rsid w:val="009B53D1"/>
    <w:rsid w:val="009B56C9"/>
    <w:rsid w:val="009B5C6E"/>
    <w:rsid w:val="009C002A"/>
    <w:rsid w:val="009C07B9"/>
    <w:rsid w:val="009C0BB1"/>
    <w:rsid w:val="009C2CB0"/>
    <w:rsid w:val="009C2D7A"/>
    <w:rsid w:val="009C39E5"/>
    <w:rsid w:val="009C3BF3"/>
    <w:rsid w:val="009C4067"/>
    <w:rsid w:val="009C70AB"/>
    <w:rsid w:val="009D08F2"/>
    <w:rsid w:val="009D3054"/>
    <w:rsid w:val="009D3709"/>
    <w:rsid w:val="009D4687"/>
    <w:rsid w:val="009D4D73"/>
    <w:rsid w:val="009D5490"/>
    <w:rsid w:val="009D5D1A"/>
    <w:rsid w:val="009D5ED4"/>
    <w:rsid w:val="009D5FE6"/>
    <w:rsid w:val="009D64C9"/>
    <w:rsid w:val="009D7F96"/>
    <w:rsid w:val="009E1700"/>
    <w:rsid w:val="009E1AAB"/>
    <w:rsid w:val="009E2DC2"/>
    <w:rsid w:val="009E4D7C"/>
    <w:rsid w:val="009E4E29"/>
    <w:rsid w:val="009E4ED7"/>
    <w:rsid w:val="009E64F5"/>
    <w:rsid w:val="009F01A5"/>
    <w:rsid w:val="009F15E9"/>
    <w:rsid w:val="009F1912"/>
    <w:rsid w:val="009F1B54"/>
    <w:rsid w:val="009F2636"/>
    <w:rsid w:val="009F3FAB"/>
    <w:rsid w:val="009F4B27"/>
    <w:rsid w:val="009F5317"/>
    <w:rsid w:val="009F5E17"/>
    <w:rsid w:val="009F6599"/>
    <w:rsid w:val="00A00693"/>
    <w:rsid w:val="00A00B83"/>
    <w:rsid w:val="00A01670"/>
    <w:rsid w:val="00A021B4"/>
    <w:rsid w:val="00A025A8"/>
    <w:rsid w:val="00A0265E"/>
    <w:rsid w:val="00A03160"/>
    <w:rsid w:val="00A0331C"/>
    <w:rsid w:val="00A0358A"/>
    <w:rsid w:val="00A04616"/>
    <w:rsid w:val="00A04C4D"/>
    <w:rsid w:val="00A04EEC"/>
    <w:rsid w:val="00A063F9"/>
    <w:rsid w:val="00A10C0D"/>
    <w:rsid w:val="00A13375"/>
    <w:rsid w:val="00A13421"/>
    <w:rsid w:val="00A144CA"/>
    <w:rsid w:val="00A14960"/>
    <w:rsid w:val="00A15229"/>
    <w:rsid w:val="00A2047C"/>
    <w:rsid w:val="00A20C15"/>
    <w:rsid w:val="00A214C0"/>
    <w:rsid w:val="00A2277E"/>
    <w:rsid w:val="00A229C5"/>
    <w:rsid w:val="00A23C4D"/>
    <w:rsid w:val="00A242CF"/>
    <w:rsid w:val="00A2547D"/>
    <w:rsid w:val="00A259C8"/>
    <w:rsid w:val="00A26B1B"/>
    <w:rsid w:val="00A27439"/>
    <w:rsid w:val="00A2770F"/>
    <w:rsid w:val="00A2782A"/>
    <w:rsid w:val="00A27E5B"/>
    <w:rsid w:val="00A30DEE"/>
    <w:rsid w:val="00A3151A"/>
    <w:rsid w:val="00A31896"/>
    <w:rsid w:val="00A341FB"/>
    <w:rsid w:val="00A34A0A"/>
    <w:rsid w:val="00A35E57"/>
    <w:rsid w:val="00A35F30"/>
    <w:rsid w:val="00A37381"/>
    <w:rsid w:val="00A37FB5"/>
    <w:rsid w:val="00A40BCC"/>
    <w:rsid w:val="00A41ABF"/>
    <w:rsid w:val="00A42803"/>
    <w:rsid w:val="00A435B4"/>
    <w:rsid w:val="00A43EC9"/>
    <w:rsid w:val="00A44596"/>
    <w:rsid w:val="00A4468C"/>
    <w:rsid w:val="00A46EA2"/>
    <w:rsid w:val="00A528AE"/>
    <w:rsid w:val="00A530BA"/>
    <w:rsid w:val="00A55308"/>
    <w:rsid w:val="00A561B1"/>
    <w:rsid w:val="00A56D05"/>
    <w:rsid w:val="00A56FEF"/>
    <w:rsid w:val="00A57CC8"/>
    <w:rsid w:val="00A57E43"/>
    <w:rsid w:val="00A57EBE"/>
    <w:rsid w:val="00A60396"/>
    <w:rsid w:val="00A604B3"/>
    <w:rsid w:val="00A6064A"/>
    <w:rsid w:val="00A62989"/>
    <w:rsid w:val="00A62B62"/>
    <w:rsid w:val="00A637B3"/>
    <w:rsid w:val="00A6472A"/>
    <w:rsid w:val="00A66C7A"/>
    <w:rsid w:val="00A67100"/>
    <w:rsid w:val="00A676D2"/>
    <w:rsid w:val="00A71692"/>
    <w:rsid w:val="00A71AB2"/>
    <w:rsid w:val="00A71E00"/>
    <w:rsid w:val="00A728B2"/>
    <w:rsid w:val="00A7443F"/>
    <w:rsid w:val="00A7599B"/>
    <w:rsid w:val="00A75DFF"/>
    <w:rsid w:val="00A769CF"/>
    <w:rsid w:val="00A76FE9"/>
    <w:rsid w:val="00A77118"/>
    <w:rsid w:val="00A81603"/>
    <w:rsid w:val="00A8223D"/>
    <w:rsid w:val="00A8289C"/>
    <w:rsid w:val="00A83A63"/>
    <w:rsid w:val="00A83C0C"/>
    <w:rsid w:val="00A853AE"/>
    <w:rsid w:val="00A8685D"/>
    <w:rsid w:val="00A86B0B"/>
    <w:rsid w:val="00A87F42"/>
    <w:rsid w:val="00A904D2"/>
    <w:rsid w:val="00A90A21"/>
    <w:rsid w:val="00A90E9D"/>
    <w:rsid w:val="00A91BF4"/>
    <w:rsid w:val="00A936B8"/>
    <w:rsid w:val="00A938D8"/>
    <w:rsid w:val="00A96D8A"/>
    <w:rsid w:val="00A97E4B"/>
    <w:rsid w:val="00AA0511"/>
    <w:rsid w:val="00AA23B1"/>
    <w:rsid w:val="00AA2476"/>
    <w:rsid w:val="00AA2DA0"/>
    <w:rsid w:val="00AA35AE"/>
    <w:rsid w:val="00AA3D20"/>
    <w:rsid w:val="00AA4E7F"/>
    <w:rsid w:val="00AA571E"/>
    <w:rsid w:val="00AA60E4"/>
    <w:rsid w:val="00AA76A0"/>
    <w:rsid w:val="00AA7797"/>
    <w:rsid w:val="00AA7D57"/>
    <w:rsid w:val="00AA7EF6"/>
    <w:rsid w:val="00AA7F24"/>
    <w:rsid w:val="00AB0342"/>
    <w:rsid w:val="00AB0907"/>
    <w:rsid w:val="00AB0D14"/>
    <w:rsid w:val="00AB149E"/>
    <w:rsid w:val="00AB2A89"/>
    <w:rsid w:val="00AB39E0"/>
    <w:rsid w:val="00AB3E63"/>
    <w:rsid w:val="00AB5FD2"/>
    <w:rsid w:val="00AB68B2"/>
    <w:rsid w:val="00AB7666"/>
    <w:rsid w:val="00AC0836"/>
    <w:rsid w:val="00AC27E9"/>
    <w:rsid w:val="00AC2BA0"/>
    <w:rsid w:val="00AC3F62"/>
    <w:rsid w:val="00AC41E5"/>
    <w:rsid w:val="00AC5BF6"/>
    <w:rsid w:val="00AC5DE9"/>
    <w:rsid w:val="00AC6463"/>
    <w:rsid w:val="00AC7936"/>
    <w:rsid w:val="00AC7E22"/>
    <w:rsid w:val="00AD055C"/>
    <w:rsid w:val="00AD0627"/>
    <w:rsid w:val="00AD1D37"/>
    <w:rsid w:val="00AD263A"/>
    <w:rsid w:val="00AD2658"/>
    <w:rsid w:val="00AD2DBB"/>
    <w:rsid w:val="00AD2F7B"/>
    <w:rsid w:val="00AD3299"/>
    <w:rsid w:val="00AD336C"/>
    <w:rsid w:val="00AD39B5"/>
    <w:rsid w:val="00AD4F45"/>
    <w:rsid w:val="00AD52E4"/>
    <w:rsid w:val="00AD5859"/>
    <w:rsid w:val="00AD5BEE"/>
    <w:rsid w:val="00AD644B"/>
    <w:rsid w:val="00AD693B"/>
    <w:rsid w:val="00AD6DEA"/>
    <w:rsid w:val="00AE0227"/>
    <w:rsid w:val="00AE0660"/>
    <w:rsid w:val="00AE08F6"/>
    <w:rsid w:val="00AE1357"/>
    <w:rsid w:val="00AE21BB"/>
    <w:rsid w:val="00AE376E"/>
    <w:rsid w:val="00AE3C94"/>
    <w:rsid w:val="00AE4E4E"/>
    <w:rsid w:val="00AE500C"/>
    <w:rsid w:val="00AE5303"/>
    <w:rsid w:val="00AE60FC"/>
    <w:rsid w:val="00AE6C94"/>
    <w:rsid w:val="00AE72DF"/>
    <w:rsid w:val="00AE7682"/>
    <w:rsid w:val="00AE7F3B"/>
    <w:rsid w:val="00AF0CB4"/>
    <w:rsid w:val="00AF0DF4"/>
    <w:rsid w:val="00AF27FC"/>
    <w:rsid w:val="00AF45C9"/>
    <w:rsid w:val="00AF768D"/>
    <w:rsid w:val="00AF7ABF"/>
    <w:rsid w:val="00AF7DFF"/>
    <w:rsid w:val="00B00DB5"/>
    <w:rsid w:val="00B01012"/>
    <w:rsid w:val="00B0354B"/>
    <w:rsid w:val="00B04494"/>
    <w:rsid w:val="00B04D10"/>
    <w:rsid w:val="00B0701C"/>
    <w:rsid w:val="00B075A8"/>
    <w:rsid w:val="00B1013F"/>
    <w:rsid w:val="00B110B9"/>
    <w:rsid w:val="00B112A4"/>
    <w:rsid w:val="00B11A77"/>
    <w:rsid w:val="00B125E9"/>
    <w:rsid w:val="00B1323F"/>
    <w:rsid w:val="00B13FDC"/>
    <w:rsid w:val="00B149A1"/>
    <w:rsid w:val="00B150CD"/>
    <w:rsid w:val="00B165B2"/>
    <w:rsid w:val="00B17B9E"/>
    <w:rsid w:val="00B2024F"/>
    <w:rsid w:val="00B20A3B"/>
    <w:rsid w:val="00B20E1B"/>
    <w:rsid w:val="00B211DB"/>
    <w:rsid w:val="00B21C1E"/>
    <w:rsid w:val="00B22021"/>
    <w:rsid w:val="00B223F6"/>
    <w:rsid w:val="00B2392A"/>
    <w:rsid w:val="00B242C3"/>
    <w:rsid w:val="00B25746"/>
    <w:rsid w:val="00B258F9"/>
    <w:rsid w:val="00B25DE9"/>
    <w:rsid w:val="00B26643"/>
    <w:rsid w:val="00B30C50"/>
    <w:rsid w:val="00B31756"/>
    <w:rsid w:val="00B3302E"/>
    <w:rsid w:val="00B34207"/>
    <w:rsid w:val="00B353B2"/>
    <w:rsid w:val="00B35790"/>
    <w:rsid w:val="00B35EB2"/>
    <w:rsid w:val="00B36FF5"/>
    <w:rsid w:val="00B40DD9"/>
    <w:rsid w:val="00B41309"/>
    <w:rsid w:val="00B42916"/>
    <w:rsid w:val="00B43903"/>
    <w:rsid w:val="00B43C3E"/>
    <w:rsid w:val="00B446CD"/>
    <w:rsid w:val="00B451B0"/>
    <w:rsid w:val="00B4724B"/>
    <w:rsid w:val="00B500C7"/>
    <w:rsid w:val="00B5024C"/>
    <w:rsid w:val="00B50CA8"/>
    <w:rsid w:val="00B51FF2"/>
    <w:rsid w:val="00B5237F"/>
    <w:rsid w:val="00B52C57"/>
    <w:rsid w:val="00B53570"/>
    <w:rsid w:val="00B53ECC"/>
    <w:rsid w:val="00B56A4C"/>
    <w:rsid w:val="00B570F3"/>
    <w:rsid w:val="00B6002B"/>
    <w:rsid w:val="00B60B4D"/>
    <w:rsid w:val="00B6173A"/>
    <w:rsid w:val="00B62AD3"/>
    <w:rsid w:val="00B65600"/>
    <w:rsid w:val="00B65939"/>
    <w:rsid w:val="00B65CC5"/>
    <w:rsid w:val="00B667F4"/>
    <w:rsid w:val="00B669D1"/>
    <w:rsid w:val="00B66C62"/>
    <w:rsid w:val="00B67492"/>
    <w:rsid w:val="00B67557"/>
    <w:rsid w:val="00B74784"/>
    <w:rsid w:val="00B75932"/>
    <w:rsid w:val="00B75C7D"/>
    <w:rsid w:val="00B75CB8"/>
    <w:rsid w:val="00B767F6"/>
    <w:rsid w:val="00B7702F"/>
    <w:rsid w:val="00B80CF6"/>
    <w:rsid w:val="00B821A5"/>
    <w:rsid w:val="00B82A32"/>
    <w:rsid w:val="00B82D5D"/>
    <w:rsid w:val="00B8380F"/>
    <w:rsid w:val="00B84462"/>
    <w:rsid w:val="00B84964"/>
    <w:rsid w:val="00B8607E"/>
    <w:rsid w:val="00B867BE"/>
    <w:rsid w:val="00B86996"/>
    <w:rsid w:val="00B87E16"/>
    <w:rsid w:val="00B902D0"/>
    <w:rsid w:val="00B90BF0"/>
    <w:rsid w:val="00B9259C"/>
    <w:rsid w:val="00B93C47"/>
    <w:rsid w:val="00B949C4"/>
    <w:rsid w:val="00B94E5C"/>
    <w:rsid w:val="00B954C6"/>
    <w:rsid w:val="00B95E69"/>
    <w:rsid w:val="00B978B4"/>
    <w:rsid w:val="00B979D5"/>
    <w:rsid w:val="00B97DE5"/>
    <w:rsid w:val="00BA0E27"/>
    <w:rsid w:val="00BA101D"/>
    <w:rsid w:val="00BA15DD"/>
    <w:rsid w:val="00BA4858"/>
    <w:rsid w:val="00BA5021"/>
    <w:rsid w:val="00BA51B8"/>
    <w:rsid w:val="00BA5275"/>
    <w:rsid w:val="00BA544C"/>
    <w:rsid w:val="00BA5635"/>
    <w:rsid w:val="00BA6658"/>
    <w:rsid w:val="00BB02E6"/>
    <w:rsid w:val="00BB0A59"/>
    <w:rsid w:val="00BB1B52"/>
    <w:rsid w:val="00BB2BB5"/>
    <w:rsid w:val="00BB31F7"/>
    <w:rsid w:val="00BB3380"/>
    <w:rsid w:val="00BB44CC"/>
    <w:rsid w:val="00BB468D"/>
    <w:rsid w:val="00BB46E9"/>
    <w:rsid w:val="00BB56B9"/>
    <w:rsid w:val="00BB6328"/>
    <w:rsid w:val="00BB730D"/>
    <w:rsid w:val="00BC001A"/>
    <w:rsid w:val="00BC01D8"/>
    <w:rsid w:val="00BC144D"/>
    <w:rsid w:val="00BC15B8"/>
    <w:rsid w:val="00BC18F8"/>
    <w:rsid w:val="00BC31A2"/>
    <w:rsid w:val="00BC3527"/>
    <w:rsid w:val="00BC38C0"/>
    <w:rsid w:val="00BC3A71"/>
    <w:rsid w:val="00BC44F6"/>
    <w:rsid w:val="00BC4676"/>
    <w:rsid w:val="00BC514F"/>
    <w:rsid w:val="00BC5CAF"/>
    <w:rsid w:val="00BC627F"/>
    <w:rsid w:val="00BD14AF"/>
    <w:rsid w:val="00BD1604"/>
    <w:rsid w:val="00BD1FCF"/>
    <w:rsid w:val="00BD24E1"/>
    <w:rsid w:val="00BD2E4D"/>
    <w:rsid w:val="00BD3564"/>
    <w:rsid w:val="00BD3E6F"/>
    <w:rsid w:val="00BD4305"/>
    <w:rsid w:val="00BD486A"/>
    <w:rsid w:val="00BD497F"/>
    <w:rsid w:val="00BD559D"/>
    <w:rsid w:val="00BD5B7C"/>
    <w:rsid w:val="00BE0628"/>
    <w:rsid w:val="00BE18DB"/>
    <w:rsid w:val="00BE1CDE"/>
    <w:rsid w:val="00BE36EF"/>
    <w:rsid w:val="00BE3F7C"/>
    <w:rsid w:val="00BE434F"/>
    <w:rsid w:val="00BE47A5"/>
    <w:rsid w:val="00BE48DE"/>
    <w:rsid w:val="00BE4ECE"/>
    <w:rsid w:val="00BE513A"/>
    <w:rsid w:val="00BE69DA"/>
    <w:rsid w:val="00BE780E"/>
    <w:rsid w:val="00BE7A5F"/>
    <w:rsid w:val="00BF029A"/>
    <w:rsid w:val="00BF044D"/>
    <w:rsid w:val="00BF051D"/>
    <w:rsid w:val="00BF17BA"/>
    <w:rsid w:val="00BF3278"/>
    <w:rsid w:val="00BF4D49"/>
    <w:rsid w:val="00BF4D8F"/>
    <w:rsid w:val="00BF4E2F"/>
    <w:rsid w:val="00BF5080"/>
    <w:rsid w:val="00BF5547"/>
    <w:rsid w:val="00BF57E9"/>
    <w:rsid w:val="00BF57EC"/>
    <w:rsid w:val="00BF6B30"/>
    <w:rsid w:val="00BF72C7"/>
    <w:rsid w:val="00BF7665"/>
    <w:rsid w:val="00BF7C4F"/>
    <w:rsid w:val="00C00289"/>
    <w:rsid w:val="00C00874"/>
    <w:rsid w:val="00C00BC1"/>
    <w:rsid w:val="00C01229"/>
    <w:rsid w:val="00C01799"/>
    <w:rsid w:val="00C01F67"/>
    <w:rsid w:val="00C029B5"/>
    <w:rsid w:val="00C03932"/>
    <w:rsid w:val="00C04726"/>
    <w:rsid w:val="00C05313"/>
    <w:rsid w:val="00C06AA0"/>
    <w:rsid w:val="00C138FE"/>
    <w:rsid w:val="00C139D2"/>
    <w:rsid w:val="00C142E2"/>
    <w:rsid w:val="00C15089"/>
    <w:rsid w:val="00C15884"/>
    <w:rsid w:val="00C168C7"/>
    <w:rsid w:val="00C16973"/>
    <w:rsid w:val="00C1751D"/>
    <w:rsid w:val="00C17EB5"/>
    <w:rsid w:val="00C20E8F"/>
    <w:rsid w:val="00C216B2"/>
    <w:rsid w:val="00C21A22"/>
    <w:rsid w:val="00C21B8B"/>
    <w:rsid w:val="00C225FB"/>
    <w:rsid w:val="00C22926"/>
    <w:rsid w:val="00C242D9"/>
    <w:rsid w:val="00C24339"/>
    <w:rsid w:val="00C24C79"/>
    <w:rsid w:val="00C24E23"/>
    <w:rsid w:val="00C257B8"/>
    <w:rsid w:val="00C25A87"/>
    <w:rsid w:val="00C25B82"/>
    <w:rsid w:val="00C26D84"/>
    <w:rsid w:val="00C27508"/>
    <w:rsid w:val="00C30183"/>
    <w:rsid w:val="00C302C2"/>
    <w:rsid w:val="00C307EF"/>
    <w:rsid w:val="00C31F45"/>
    <w:rsid w:val="00C33B10"/>
    <w:rsid w:val="00C34237"/>
    <w:rsid w:val="00C34468"/>
    <w:rsid w:val="00C3451B"/>
    <w:rsid w:val="00C351D7"/>
    <w:rsid w:val="00C35732"/>
    <w:rsid w:val="00C358CE"/>
    <w:rsid w:val="00C35FE2"/>
    <w:rsid w:val="00C363F8"/>
    <w:rsid w:val="00C36489"/>
    <w:rsid w:val="00C375AA"/>
    <w:rsid w:val="00C3779A"/>
    <w:rsid w:val="00C37941"/>
    <w:rsid w:val="00C37CDC"/>
    <w:rsid w:val="00C41266"/>
    <w:rsid w:val="00C4256B"/>
    <w:rsid w:val="00C4299E"/>
    <w:rsid w:val="00C42FD4"/>
    <w:rsid w:val="00C43AB8"/>
    <w:rsid w:val="00C440D8"/>
    <w:rsid w:val="00C44AB4"/>
    <w:rsid w:val="00C45631"/>
    <w:rsid w:val="00C4730C"/>
    <w:rsid w:val="00C47483"/>
    <w:rsid w:val="00C47DE7"/>
    <w:rsid w:val="00C50101"/>
    <w:rsid w:val="00C5034B"/>
    <w:rsid w:val="00C50C3B"/>
    <w:rsid w:val="00C51390"/>
    <w:rsid w:val="00C513C3"/>
    <w:rsid w:val="00C514BA"/>
    <w:rsid w:val="00C5178A"/>
    <w:rsid w:val="00C51CC7"/>
    <w:rsid w:val="00C54410"/>
    <w:rsid w:val="00C54CE8"/>
    <w:rsid w:val="00C5511F"/>
    <w:rsid w:val="00C55F4F"/>
    <w:rsid w:val="00C561E6"/>
    <w:rsid w:val="00C56C77"/>
    <w:rsid w:val="00C61CF0"/>
    <w:rsid w:val="00C61F30"/>
    <w:rsid w:val="00C621B0"/>
    <w:rsid w:val="00C6236A"/>
    <w:rsid w:val="00C631F9"/>
    <w:rsid w:val="00C671F3"/>
    <w:rsid w:val="00C67876"/>
    <w:rsid w:val="00C67A8C"/>
    <w:rsid w:val="00C7019D"/>
    <w:rsid w:val="00C712DC"/>
    <w:rsid w:val="00C73E2D"/>
    <w:rsid w:val="00C74240"/>
    <w:rsid w:val="00C743CF"/>
    <w:rsid w:val="00C75527"/>
    <w:rsid w:val="00C75845"/>
    <w:rsid w:val="00C76CA8"/>
    <w:rsid w:val="00C77A04"/>
    <w:rsid w:val="00C806A0"/>
    <w:rsid w:val="00C80C3B"/>
    <w:rsid w:val="00C82710"/>
    <w:rsid w:val="00C82CEA"/>
    <w:rsid w:val="00C82F4B"/>
    <w:rsid w:val="00C83F9C"/>
    <w:rsid w:val="00C84DCB"/>
    <w:rsid w:val="00C84E6F"/>
    <w:rsid w:val="00C85B92"/>
    <w:rsid w:val="00C85E36"/>
    <w:rsid w:val="00C863BF"/>
    <w:rsid w:val="00C863C8"/>
    <w:rsid w:val="00C86ABD"/>
    <w:rsid w:val="00C86D52"/>
    <w:rsid w:val="00C90CF9"/>
    <w:rsid w:val="00C90E88"/>
    <w:rsid w:val="00C91F6E"/>
    <w:rsid w:val="00C9228E"/>
    <w:rsid w:val="00C92410"/>
    <w:rsid w:val="00C92500"/>
    <w:rsid w:val="00C93964"/>
    <w:rsid w:val="00C94442"/>
    <w:rsid w:val="00C9526D"/>
    <w:rsid w:val="00C95C73"/>
    <w:rsid w:val="00C97604"/>
    <w:rsid w:val="00C978EF"/>
    <w:rsid w:val="00CA132C"/>
    <w:rsid w:val="00CA3BE7"/>
    <w:rsid w:val="00CA3FA0"/>
    <w:rsid w:val="00CA409B"/>
    <w:rsid w:val="00CA44EE"/>
    <w:rsid w:val="00CA4853"/>
    <w:rsid w:val="00CA6117"/>
    <w:rsid w:val="00CA62ED"/>
    <w:rsid w:val="00CB0318"/>
    <w:rsid w:val="00CB0A9B"/>
    <w:rsid w:val="00CB0B8C"/>
    <w:rsid w:val="00CB114B"/>
    <w:rsid w:val="00CB189D"/>
    <w:rsid w:val="00CB216C"/>
    <w:rsid w:val="00CB263A"/>
    <w:rsid w:val="00CB31D0"/>
    <w:rsid w:val="00CB379B"/>
    <w:rsid w:val="00CB62F8"/>
    <w:rsid w:val="00CB65A8"/>
    <w:rsid w:val="00CB65B4"/>
    <w:rsid w:val="00CB6B12"/>
    <w:rsid w:val="00CB6D7F"/>
    <w:rsid w:val="00CB6E76"/>
    <w:rsid w:val="00CB7990"/>
    <w:rsid w:val="00CC039C"/>
    <w:rsid w:val="00CC2549"/>
    <w:rsid w:val="00CC32CC"/>
    <w:rsid w:val="00CC4965"/>
    <w:rsid w:val="00CC49DE"/>
    <w:rsid w:val="00CC6205"/>
    <w:rsid w:val="00CD535B"/>
    <w:rsid w:val="00CD560B"/>
    <w:rsid w:val="00CD6C9E"/>
    <w:rsid w:val="00CD7057"/>
    <w:rsid w:val="00CD722B"/>
    <w:rsid w:val="00CE0DD6"/>
    <w:rsid w:val="00CE1019"/>
    <w:rsid w:val="00CE2779"/>
    <w:rsid w:val="00CE3B98"/>
    <w:rsid w:val="00CE6505"/>
    <w:rsid w:val="00CE6954"/>
    <w:rsid w:val="00CE6AB8"/>
    <w:rsid w:val="00CE6DD1"/>
    <w:rsid w:val="00CE7E96"/>
    <w:rsid w:val="00CF07C4"/>
    <w:rsid w:val="00CF0936"/>
    <w:rsid w:val="00CF132B"/>
    <w:rsid w:val="00CF32DC"/>
    <w:rsid w:val="00CF3B03"/>
    <w:rsid w:val="00CF487D"/>
    <w:rsid w:val="00CF5767"/>
    <w:rsid w:val="00CF58D6"/>
    <w:rsid w:val="00CF7800"/>
    <w:rsid w:val="00CF7D7E"/>
    <w:rsid w:val="00CF7DC8"/>
    <w:rsid w:val="00D00102"/>
    <w:rsid w:val="00D012F5"/>
    <w:rsid w:val="00D01866"/>
    <w:rsid w:val="00D01B1C"/>
    <w:rsid w:val="00D01D04"/>
    <w:rsid w:val="00D03548"/>
    <w:rsid w:val="00D03587"/>
    <w:rsid w:val="00D03BF8"/>
    <w:rsid w:val="00D0432B"/>
    <w:rsid w:val="00D0467C"/>
    <w:rsid w:val="00D04697"/>
    <w:rsid w:val="00D0516F"/>
    <w:rsid w:val="00D05724"/>
    <w:rsid w:val="00D06A47"/>
    <w:rsid w:val="00D078CA"/>
    <w:rsid w:val="00D07DF6"/>
    <w:rsid w:val="00D101E5"/>
    <w:rsid w:val="00D120C8"/>
    <w:rsid w:val="00D1233A"/>
    <w:rsid w:val="00D13CF5"/>
    <w:rsid w:val="00D14034"/>
    <w:rsid w:val="00D140DE"/>
    <w:rsid w:val="00D15BE7"/>
    <w:rsid w:val="00D16C9E"/>
    <w:rsid w:val="00D172C3"/>
    <w:rsid w:val="00D175D6"/>
    <w:rsid w:val="00D17948"/>
    <w:rsid w:val="00D2183F"/>
    <w:rsid w:val="00D21A05"/>
    <w:rsid w:val="00D221C0"/>
    <w:rsid w:val="00D222DE"/>
    <w:rsid w:val="00D2349C"/>
    <w:rsid w:val="00D2358C"/>
    <w:rsid w:val="00D25FB0"/>
    <w:rsid w:val="00D26CA5"/>
    <w:rsid w:val="00D2740F"/>
    <w:rsid w:val="00D309AF"/>
    <w:rsid w:val="00D30CF8"/>
    <w:rsid w:val="00D31227"/>
    <w:rsid w:val="00D31FDB"/>
    <w:rsid w:val="00D32B96"/>
    <w:rsid w:val="00D34659"/>
    <w:rsid w:val="00D35BB2"/>
    <w:rsid w:val="00D367C5"/>
    <w:rsid w:val="00D36E0C"/>
    <w:rsid w:val="00D37691"/>
    <w:rsid w:val="00D377DB"/>
    <w:rsid w:val="00D37BD3"/>
    <w:rsid w:val="00D37C30"/>
    <w:rsid w:val="00D4078B"/>
    <w:rsid w:val="00D41072"/>
    <w:rsid w:val="00D415DA"/>
    <w:rsid w:val="00D419B7"/>
    <w:rsid w:val="00D44634"/>
    <w:rsid w:val="00D537ED"/>
    <w:rsid w:val="00D53B5E"/>
    <w:rsid w:val="00D5630C"/>
    <w:rsid w:val="00D57C3F"/>
    <w:rsid w:val="00D57FF3"/>
    <w:rsid w:val="00D607A0"/>
    <w:rsid w:val="00D615B7"/>
    <w:rsid w:val="00D615D0"/>
    <w:rsid w:val="00D61667"/>
    <w:rsid w:val="00D61740"/>
    <w:rsid w:val="00D617D9"/>
    <w:rsid w:val="00D6180B"/>
    <w:rsid w:val="00D61E58"/>
    <w:rsid w:val="00D63B13"/>
    <w:rsid w:val="00D64A3E"/>
    <w:rsid w:val="00D65394"/>
    <w:rsid w:val="00D66435"/>
    <w:rsid w:val="00D67309"/>
    <w:rsid w:val="00D673CA"/>
    <w:rsid w:val="00D72977"/>
    <w:rsid w:val="00D73915"/>
    <w:rsid w:val="00D73DC3"/>
    <w:rsid w:val="00D73EDD"/>
    <w:rsid w:val="00D73F70"/>
    <w:rsid w:val="00D74778"/>
    <w:rsid w:val="00D74CE3"/>
    <w:rsid w:val="00D76234"/>
    <w:rsid w:val="00D76CA7"/>
    <w:rsid w:val="00D76D9F"/>
    <w:rsid w:val="00D77BE7"/>
    <w:rsid w:val="00D81501"/>
    <w:rsid w:val="00D815F8"/>
    <w:rsid w:val="00D82947"/>
    <w:rsid w:val="00D843B9"/>
    <w:rsid w:val="00D85CAB"/>
    <w:rsid w:val="00D85ED6"/>
    <w:rsid w:val="00D9006E"/>
    <w:rsid w:val="00D902FB"/>
    <w:rsid w:val="00D918CC"/>
    <w:rsid w:val="00D92129"/>
    <w:rsid w:val="00D92478"/>
    <w:rsid w:val="00D929AA"/>
    <w:rsid w:val="00D92C70"/>
    <w:rsid w:val="00D93B76"/>
    <w:rsid w:val="00D945D4"/>
    <w:rsid w:val="00D9490B"/>
    <w:rsid w:val="00D94BFA"/>
    <w:rsid w:val="00D95685"/>
    <w:rsid w:val="00D957E0"/>
    <w:rsid w:val="00D95999"/>
    <w:rsid w:val="00D95F2D"/>
    <w:rsid w:val="00D9637E"/>
    <w:rsid w:val="00D9700A"/>
    <w:rsid w:val="00D97548"/>
    <w:rsid w:val="00DA0675"/>
    <w:rsid w:val="00DA162D"/>
    <w:rsid w:val="00DA27E6"/>
    <w:rsid w:val="00DA2CBF"/>
    <w:rsid w:val="00DA3416"/>
    <w:rsid w:val="00DA34C4"/>
    <w:rsid w:val="00DA465A"/>
    <w:rsid w:val="00DA48F9"/>
    <w:rsid w:val="00DA4AE7"/>
    <w:rsid w:val="00DA7043"/>
    <w:rsid w:val="00DA70F6"/>
    <w:rsid w:val="00DB09AB"/>
    <w:rsid w:val="00DB1129"/>
    <w:rsid w:val="00DB17A0"/>
    <w:rsid w:val="00DB1FC3"/>
    <w:rsid w:val="00DB2D20"/>
    <w:rsid w:val="00DB330B"/>
    <w:rsid w:val="00DB3BF3"/>
    <w:rsid w:val="00DB509A"/>
    <w:rsid w:val="00DB50AE"/>
    <w:rsid w:val="00DB6428"/>
    <w:rsid w:val="00DB72FA"/>
    <w:rsid w:val="00DB7411"/>
    <w:rsid w:val="00DB7558"/>
    <w:rsid w:val="00DB7EAD"/>
    <w:rsid w:val="00DC1796"/>
    <w:rsid w:val="00DC2F03"/>
    <w:rsid w:val="00DC3AB1"/>
    <w:rsid w:val="00DC3AED"/>
    <w:rsid w:val="00DC52B0"/>
    <w:rsid w:val="00DC5A93"/>
    <w:rsid w:val="00DC5FD8"/>
    <w:rsid w:val="00DC6168"/>
    <w:rsid w:val="00DD140B"/>
    <w:rsid w:val="00DD1436"/>
    <w:rsid w:val="00DD1E1A"/>
    <w:rsid w:val="00DD2707"/>
    <w:rsid w:val="00DD33E9"/>
    <w:rsid w:val="00DD38B8"/>
    <w:rsid w:val="00DD3A4B"/>
    <w:rsid w:val="00DD7469"/>
    <w:rsid w:val="00DD74B7"/>
    <w:rsid w:val="00DE01EC"/>
    <w:rsid w:val="00DE0267"/>
    <w:rsid w:val="00DE038F"/>
    <w:rsid w:val="00DE081B"/>
    <w:rsid w:val="00DE0FE9"/>
    <w:rsid w:val="00DE19BB"/>
    <w:rsid w:val="00DE3382"/>
    <w:rsid w:val="00DE3670"/>
    <w:rsid w:val="00DE441B"/>
    <w:rsid w:val="00DE507C"/>
    <w:rsid w:val="00DE715F"/>
    <w:rsid w:val="00DE730E"/>
    <w:rsid w:val="00DE7C5A"/>
    <w:rsid w:val="00DF082E"/>
    <w:rsid w:val="00DF15F8"/>
    <w:rsid w:val="00DF1E41"/>
    <w:rsid w:val="00DF265A"/>
    <w:rsid w:val="00DF31BC"/>
    <w:rsid w:val="00DF3728"/>
    <w:rsid w:val="00DF3956"/>
    <w:rsid w:val="00DF468F"/>
    <w:rsid w:val="00DF49DB"/>
    <w:rsid w:val="00DF5D7F"/>
    <w:rsid w:val="00DF6C2D"/>
    <w:rsid w:val="00DF7D44"/>
    <w:rsid w:val="00E01242"/>
    <w:rsid w:val="00E012AE"/>
    <w:rsid w:val="00E01A54"/>
    <w:rsid w:val="00E02BAF"/>
    <w:rsid w:val="00E0311C"/>
    <w:rsid w:val="00E03373"/>
    <w:rsid w:val="00E033AC"/>
    <w:rsid w:val="00E03C76"/>
    <w:rsid w:val="00E042F4"/>
    <w:rsid w:val="00E05049"/>
    <w:rsid w:val="00E05998"/>
    <w:rsid w:val="00E05AB8"/>
    <w:rsid w:val="00E06BE9"/>
    <w:rsid w:val="00E0722C"/>
    <w:rsid w:val="00E07ADA"/>
    <w:rsid w:val="00E10140"/>
    <w:rsid w:val="00E125CC"/>
    <w:rsid w:val="00E12B28"/>
    <w:rsid w:val="00E12E3B"/>
    <w:rsid w:val="00E15A24"/>
    <w:rsid w:val="00E15D3B"/>
    <w:rsid w:val="00E15E0A"/>
    <w:rsid w:val="00E16DEE"/>
    <w:rsid w:val="00E21BE2"/>
    <w:rsid w:val="00E2301D"/>
    <w:rsid w:val="00E25BBA"/>
    <w:rsid w:val="00E26768"/>
    <w:rsid w:val="00E27167"/>
    <w:rsid w:val="00E27221"/>
    <w:rsid w:val="00E27278"/>
    <w:rsid w:val="00E27F94"/>
    <w:rsid w:val="00E3006D"/>
    <w:rsid w:val="00E30AE2"/>
    <w:rsid w:val="00E30FDB"/>
    <w:rsid w:val="00E3108B"/>
    <w:rsid w:val="00E3193C"/>
    <w:rsid w:val="00E31E8A"/>
    <w:rsid w:val="00E34161"/>
    <w:rsid w:val="00E34208"/>
    <w:rsid w:val="00E3442F"/>
    <w:rsid w:val="00E34AEB"/>
    <w:rsid w:val="00E351F4"/>
    <w:rsid w:val="00E3668B"/>
    <w:rsid w:val="00E37DD8"/>
    <w:rsid w:val="00E40904"/>
    <w:rsid w:val="00E40F77"/>
    <w:rsid w:val="00E41878"/>
    <w:rsid w:val="00E42FD4"/>
    <w:rsid w:val="00E433E6"/>
    <w:rsid w:val="00E4344C"/>
    <w:rsid w:val="00E43EC0"/>
    <w:rsid w:val="00E44391"/>
    <w:rsid w:val="00E44CDE"/>
    <w:rsid w:val="00E45588"/>
    <w:rsid w:val="00E455A6"/>
    <w:rsid w:val="00E45774"/>
    <w:rsid w:val="00E45985"/>
    <w:rsid w:val="00E45A64"/>
    <w:rsid w:val="00E46B9E"/>
    <w:rsid w:val="00E52B57"/>
    <w:rsid w:val="00E52C4A"/>
    <w:rsid w:val="00E5323F"/>
    <w:rsid w:val="00E53B8D"/>
    <w:rsid w:val="00E54516"/>
    <w:rsid w:val="00E56183"/>
    <w:rsid w:val="00E57316"/>
    <w:rsid w:val="00E5785F"/>
    <w:rsid w:val="00E579BC"/>
    <w:rsid w:val="00E6169A"/>
    <w:rsid w:val="00E621D9"/>
    <w:rsid w:val="00E6261E"/>
    <w:rsid w:val="00E629B8"/>
    <w:rsid w:val="00E62CD3"/>
    <w:rsid w:val="00E6535F"/>
    <w:rsid w:val="00E6564B"/>
    <w:rsid w:val="00E6768A"/>
    <w:rsid w:val="00E67C2B"/>
    <w:rsid w:val="00E70DED"/>
    <w:rsid w:val="00E70E5D"/>
    <w:rsid w:val="00E716D3"/>
    <w:rsid w:val="00E7216F"/>
    <w:rsid w:val="00E72FA5"/>
    <w:rsid w:val="00E73303"/>
    <w:rsid w:val="00E735B5"/>
    <w:rsid w:val="00E73AFA"/>
    <w:rsid w:val="00E753D4"/>
    <w:rsid w:val="00E75F62"/>
    <w:rsid w:val="00E76C62"/>
    <w:rsid w:val="00E775A8"/>
    <w:rsid w:val="00E808E2"/>
    <w:rsid w:val="00E809CA"/>
    <w:rsid w:val="00E81257"/>
    <w:rsid w:val="00E816B1"/>
    <w:rsid w:val="00E824DA"/>
    <w:rsid w:val="00E8314E"/>
    <w:rsid w:val="00E832AA"/>
    <w:rsid w:val="00E83C8C"/>
    <w:rsid w:val="00E83FC5"/>
    <w:rsid w:val="00E84A62"/>
    <w:rsid w:val="00E84DE5"/>
    <w:rsid w:val="00E86D33"/>
    <w:rsid w:val="00E87465"/>
    <w:rsid w:val="00E87851"/>
    <w:rsid w:val="00E87C3F"/>
    <w:rsid w:val="00E90906"/>
    <w:rsid w:val="00E90B7E"/>
    <w:rsid w:val="00E91FBE"/>
    <w:rsid w:val="00E94A99"/>
    <w:rsid w:val="00E9535D"/>
    <w:rsid w:val="00E9667C"/>
    <w:rsid w:val="00E96FE1"/>
    <w:rsid w:val="00EA1A13"/>
    <w:rsid w:val="00EA1C5D"/>
    <w:rsid w:val="00EA1F7E"/>
    <w:rsid w:val="00EA2049"/>
    <w:rsid w:val="00EA2C20"/>
    <w:rsid w:val="00EA63F6"/>
    <w:rsid w:val="00EA6B20"/>
    <w:rsid w:val="00EA6C99"/>
    <w:rsid w:val="00EB02F3"/>
    <w:rsid w:val="00EB038D"/>
    <w:rsid w:val="00EB04AD"/>
    <w:rsid w:val="00EB171A"/>
    <w:rsid w:val="00EB36F8"/>
    <w:rsid w:val="00EB38AF"/>
    <w:rsid w:val="00EB4335"/>
    <w:rsid w:val="00EB4E20"/>
    <w:rsid w:val="00EB4F63"/>
    <w:rsid w:val="00EB65FF"/>
    <w:rsid w:val="00EB69E5"/>
    <w:rsid w:val="00EB69ED"/>
    <w:rsid w:val="00EB794C"/>
    <w:rsid w:val="00EB7EA8"/>
    <w:rsid w:val="00EB7F7D"/>
    <w:rsid w:val="00EC050B"/>
    <w:rsid w:val="00EC0A42"/>
    <w:rsid w:val="00EC1303"/>
    <w:rsid w:val="00EC13EB"/>
    <w:rsid w:val="00EC1905"/>
    <w:rsid w:val="00EC43DE"/>
    <w:rsid w:val="00EC52A8"/>
    <w:rsid w:val="00EC59C1"/>
    <w:rsid w:val="00EC5BED"/>
    <w:rsid w:val="00EC6755"/>
    <w:rsid w:val="00EC73BA"/>
    <w:rsid w:val="00EC751A"/>
    <w:rsid w:val="00ED002A"/>
    <w:rsid w:val="00ED06A6"/>
    <w:rsid w:val="00ED161F"/>
    <w:rsid w:val="00ED399D"/>
    <w:rsid w:val="00ED40E0"/>
    <w:rsid w:val="00ED46AF"/>
    <w:rsid w:val="00ED5231"/>
    <w:rsid w:val="00ED61EE"/>
    <w:rsid w:val="00ED6D04"/>
    <w:rsid w:val="00ED6F52"/>
    <w:rsid w:val="00ED74AE"/>
    <w:rsid w:val="00EE0110"/>
    <w:rsid w:val="00EE1209"/>
    <w:rsid w:val="00EE24DA"/>
    <w:rsid w:val="00EE2E76"/>
    <w:rsid w:val="00EE3467"/>
    <w:rsid w:val="00EE417B"/>
    <w:rsid w:val="00EE59CF"/>
    <w:rsid w:val="00EE71A5"/>
    <w:rsid w:val="00EF04E2"/>
    <w:rsid w:val="00EF09A8"/>
    <w:rsid w:val="00EF452A"/>
    <w:rsid w:val="00EF48BF"/>
    <w:rsid w:val="00EF54AA"/>
    <w:rsid w:val="00EF6D34"/>
    <w:rsid w:val="00EF7076"/>
    <w:rsid w:val="00EF710D"/>
    <w:rsid w:val="00EF726E"/>
    <w:rsid w:val="00EF72B6"/>
    <w:rsid w:val="00EF7941"/>
    <w:rsid w:val="00F00319"/>
    <w:rsid w:val="00F00BB3"/>
    <w:rsid w:val="00F00E40"/>
    <w:rsid w:val="00F02B3A"/>
    <w:rsid w:val="00F04E89"/>
    <w:rsid w:val="00F04ECA"/>
    <w:rsid w:val="00F055EA"/>
    <w:rsid w:val="00F06EBC"/>
    <w:rsid w:val="00F11AD7"/>
    <w:rsid w:val="00F11FC6"/>
    <w:rsid w:val="00F130C8"/>
    <w:rsid w:val="00F1322A"/>
    <w:rsid w:val="00F13B4B"/>
    <w:rsid w:val="00F1553C"/>
    <w:rsid w:val="00F164AC"/>
    <w:rsid w:val="00F16A66"/>
    <w:rsid w:val="00F1770C"/>
    <w:rsid w:val="00F178F8"/>
    <w:rsid w:val="00F2090A"/>
    <w:rsid w:val="00F20A5A"/>
    <w:rsid w:val="00F20D90"/>
    <w:rsid w:val="00F214CE"/>
    <w:rsid w:val="00F2231C"/>
    <w:rsid w:val="00F23AA2"/>
    <w:rsid w:val="00F23F86"/>
    <w:rsid w:val="00F2572B"/>
    <w:rsid w:val="00F27394"/>
    <w:rsid w:val="00F27594"/>
    <w:rsid w:val="00F3036A"/>
    <w:rsid w:val="00F30D0D"/>
    <w:rsid w:val="00F31E2C"/>
    <w:rsid w:val="00F342EB"/>
    <w:rsid w:val="00F3483C"/>
    <w:rsid w:val="00F3492D"/>
    <w:rsid w:val="00F34C61"/>
    <w:rsid w:val="00F3548C"/>
    <w:rsid w:val="00F3614D"/>
    <w:rsid w:val="00F36586"/>
    <w:rsid w:val="00F3788D"/>
    <w:rsid w:val="00F4094E"/>
    <w:rsid w:val="00F40DA4"/>
    <w:rsid w:val="00F41E27"/>
    <w:rsid w:val="00F421C0"/>
    <w:rsid w:val="00F427E7"/>
    <w:rsid w:val="00F42852"/>
    <w:rsid w:val="00F43CAE"/>
    <w:rsid w:val="00F45016"/>
    <w:rsid w:val="00F45DC1"/>
    <w:rsid w:val="00F465E6"/>
    <w:rsid w:val="00F47490"/>
    <w:rsid w:val="00F475D3"/>
    <w:rsid w:val="00F47735"/>
    <w:rsid w:val="00F4779B"/>
    <w:rsid w:val="00F500E1"/>
    <w:rsid w:val="00F504E9"/>
    <w:rsid w:val="00F51748"/>
    <w:rsid w:val="00F5372E"/>
    <w:rsid w:val="00F540C9"/>
    <w:rsid w:val="00F55636"/>
    <w:rsid w:val="00F60F53"/>
    <w:rsid w:val="00F6308F"/>
    <w:rsid w:val="00F64828"/>
    <w:rsid w:val="00F70596"/>
    <w:rsid w:val="00F71893"/>
    <w:rsid w:val="00F72322"/>
    <w:rsid w:val="00F72720"/>
    <w:rsid w:val="00F74F5A"/>
    <w:rsid w:val="00F752F3"/>
    <w:rsid w:val="00F75B6E"/>
    <w:rsid w:val="00F75CB4"/>
    <w:rsid w:val="00F76EF4"/>
    <w:rsid w:val="00F805A3"/>
    <w:rsid w:val="00F8112D"/>
    <w:rsid w:val="00F81C4F"/>
    <w:rsid w:val="00F8413A"/>
    <w:rsid w:val="00F85641"/>
    <w:rsid w:val="00F87129"/>
    <w:rsid w:val="00F9037A"/>
    <w:rsid w:val="00F908CB"/>
    <w:rsid w:val="00F91887"/>
    <w:rsid w:val="00F920CD"/>
    <w:rsid w:val="00F9367E"/>
    <w:rsid w:val="00F96442"/>
    <w:rsid w:val="00FA2BA8"/>
    <w:rsid w:val="00FA3B1F"/>
    <w:rsid w:val="00FA5D32"/>
    <w:rsid w:val="00FA6834"/>
    <w:rsid w:val="00FA6C31"/>
    <w:rsid w:val="00FA7326"/>
    <w:rsid w:val="00FB0048"/>
    <w:rsid w:val="00FB0113"/>
    <w:rsid w:val="00FB1FF1"/>
    <w:rsid w:val="00FB3147"/>
    <w:rsid w:val="00FB36B4"/>
    <w:rsid w:val="00FB3D8D"/>
    <w:rsid w:val="00FB4A7A"/>
    <w:rsid w:val="00FB4CA2"/>
    <w:rsid w:val="00FB4E1D"/>
    <w:rsid w:val="00FB5011"/>
    <w:rsid w:val="00FB5312"/>
    <w:rsid w:val="00FB53F0"/>
    <w:rsid w:val="00FB70C3"/>
    <w:rsid w:val="00FB7EA2"/>
    <w:rsid w:val="00FC0019"/>
    <w:rsid w:val="00FC08C7"/>
    <w:rsid w:val="00FC0913"/>
    <w:rsid w:val="00FC1F83"/>
    <w:rsid w:val="00FC30CF"/>
    <w:rsid w:val="00FC35BA"/>
    <w:rsid w:val="00FC3F9F"/>
    <w:rsid w:val="00FC4031"/>
    <w:rsid w:val="00FC5DBA"/>
    <w:rsid w:val="00FC6024"/>
    <w:rsid w:val="00FC6E87"/>
    <w:rsid w:val="00FC796C"/>
    <w:rsid w:val="00FD2394"/>
    <w:rsid w:val="00FD2A5D"/>
    <w:rsid w:val="00FD2CC9"/>
    <w:rsid w:val="00FD2FE8"/>
    <w:rsid w:val="00FD380D"/>
    <w:rsid w:val="00FD58E2"/>
    <w:rsid w:val="00FD635A"/>
    <w:rsid w:val="00FD6696"/>
    <w:rsid w:val="00FD6A39"/>
    <w:rsid w:val="00FD7DEF"/>
    <w:rsid w:val="00FE03DB"/>
    <w:rsid w:val="00FE1887"/>
    <w:rsid w:val="00FE1FF6"/>
    <w:rsid w:val="00FE25BF"/>
    <w:rsid w:val="00FE2874"/>
    <w:rsid w:val="00FE2E01"/>
    <w:rsid w:val="00FE3005"/>
    <w:rsid w:val="00FE3689"/>
    <w:rsid w:val="00FE37CF"/>
    <w:rsid w:val="00FE4A77"/>
    <w:rsid w:val="00FE6541"/>
    <w:rsid w:val="00FE6B34"/>
    <w:rsid w:val="00FE7E04"/>
    <w:rsid w:val="00FF0320"/>
    <w:rsid w:val="00FF1801"/>
    <w:rsid w:val="00FF3A7A"/>
    <w:rsid w:val="00FF3E60"/>
    <w:rsid w:val="00FF44B6"/>
    <w:rsid w:val="00FF484D"/>
    <w:rsid w:val="00FF6777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Kop1">
    <w:name w:val="heading 1"/>
    <w:basedOn w:val="Standaard"/>
    <w:next w:val="Standaard"/>
    <w:qFormat/>
    <w:rsid w:val="00BF5547"/>
    <w:pPr>
      <w:outlineLvl w:val="0"/>
    </w:pPr>
    <w:rPr>
      <w:rFonts w:cs="Arial"/>
      <w:bCs/>
      <w:kern w:val="32"/>
      <w:sz w:val="28"/>
      <w:szCs w:val="32"/>
    </w:rPr>
  </w:style>
  <w:style w:type="paragraph" w:styleId="Kop2">
    <w:name w:val="heading 2"/>
    <w:basedOn w:val="Standaard"/>
    <w:next w:val="Standaard"/>
    <w:link w:val="Kop2Char"/>
    <w:qFormat/>
    <w:rsid w:val="003E017A"/>
    <w:pPr>
      <w:keepNext/>
      <w:numPr>
        <w:numId w:val="4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qFormat/>
    <w:rsid w:val="00345F26"/>
    <w:pPr>
      <w:keepNext/>
      <w:numPr>
        <w:ilvl w:val="1"/>
        <w:numId w:val="4"/>
      </w:numPr>
      <w:spacing w:before="240" w:after="120" w:line="276" w:lineRule="auto"/>
      <w:outlineLvl w:val="2"/>
    </w:pPr>
    <w:rPr>
      <w:rFonts w:cs="Arial"/>
      <w:bCs/>
      <w:i/>
      <w:sz w:val="20"/>
      <w:szCs w:val="26"/>
    </w:rPr>
  </w:style>
  <w:style w:type="paragraph" w:styleId="Kop4">
    <w:name w:val="heading 4"/>
    <w:basedOn w:val="Standaard"/>
    <w:next w:val="Standaard"/>
    <w:link w:val="Kop4Char"/>
    <w:qFormat/>
    <w:rsid w:val="004C047B"/>
    <w:pPr>
      <w:keepNext/>
      <w:numPr>
        <w:ilvl w:val="2"/>
        <w:numId w:val="24"/>
      </w:numPr>
      <w:tabs>
        <w:tab w:val="clear" w:pos="1571"/>
      </w:tabs>
      <w:spacing w:before="240" w:after="60" w:line="276" w:lineRule="auto"/>
      <w:ind w:left="709" w:hanging="709"/>
      <w:outlineLvl w:val="3"/>
    </w:pPr>
    <w:rPr>
      <w:bCs/>
      <w:i/>
      <w:snapToGrid/>
    </w:rPr>
  </w:style>
  <w:style w:type="paragraph" w:styleId="Kop5">
    <w:name w:val="heading 5"/>
    <w:basedOn w:val="Standaard"/>
    <w:next w:val="Standaard"/>
    <w:qFormat/>
    <w:rsid w:val="003E017A"/>
    <w:pPr>
      <w:numPr>
        <w:ilvl w:val="3"/>
        <w:numId w:val="4"/>
      </w:numPr>
      <w:spacing w:before="240" w:after="60"/>
      <w:outlineLvl w:val="4"/>
    </w:pPr>
    <w:rPr>
      <w:bCs/>
      <w:i/>
      <w:iCs/>
      <w:sz w:val="20"/>
      <w:szCs w:val="26"/>
    </w:rPr>
  </w:style>
  <w:style w:type="paragraph" w:styleId="Kop6">
    <w:name w:val="heading 6"/>
    <w:basedOn w:val="Standaard"/>
    <w:next w:val="Standaard"/>
    <w:qFormat/>
    <w:rsid w:val="00A2782A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A2782A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A2782A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A2782A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semiHidden/>
    <w:rsid w:val="00FC08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C08C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C08C7"/>
    <w:rPr>
      <w:b/>
      <w:bCs/>
    </w:rPr>
  </w:style>
  <w:style w:type="paragraph" w:styleId="Ballontekst">
    <w:name w:val="Balloon Text"/>
    <w:basedOn w:val="Standaard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Standaard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Standaard"/>
    <w:next w:val="Standaard"/>
    <w:rsid w:val="000B1E23"/>
    <w:rPr>
      <w:b/>
      <w:sz w:val="28"/>
    </w:rPr>
  </w:style>
  <w:style w:type="paragraph" w:customStyle="1" w:styleId="Kop2zondernummering">
    <w:name w:val="Kop 2 zonder nummering"/>
    <w:basedOn w:val="Standaard"/>
    <w:next w:val="Standaard"/>
    <w:rsid w:val="008B24E2"/>
    <w:rPr>
      <w:b/>
      <w:i/>
      <w:sz w:val="20"/>
    </w:rPr>
  </w:style>
  <w:style w:type="paragraph" w:customStyle="1" w:styleId="Kop3zondernummering">
    <w:name w:val="Kop 3 zonder nummering"/>
    <w:basedOn w:val="Standaard"/>
    <w:next w:val="Standaard"/>
    <w:rsid w:val="008B24E2"/>
    <w:pPr>
      <w:jc w:val="center"/>
    </w:pPr>
    <w:rPr>
      <w:i/>
      <w:sz w:val="20"/>
    </w:rPr>
  </w:style>
  <w:style w:type="character" w:styleId="Hyperlink">
    <w:name w:val="Hyperlink"/>
    <w:basedOn w:val="Standaardalinea-lettertype"/>
    <w:uiPriority w:val="99"/>
    <w:rsid w:val="001A304F"/>
    <w:rPr>
      <w:color w:val="0000FF"/>
      <w:u w:val="single"/>
    </w:rPr>
  </w:style>
  <w:style w:type="table" w:styleId="Tabelraster">
    <w:name w:val="Table Grid"/>
    <w:basedOn w:val="Standaardtabel"/>
    <w:uiPriority w:val="59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0D49E0"/>
    <w:pPr>
      <w:spacing w:after="120"/>
    </w:pPr>
    <w:rPr>
      <w:sz w:val="24"/>
    </w:rPr>
  </w:style>
  <w:style w:type="character" w:customStyle="1" w:styleId="PlattetekstChar">
    <w:name w:val="Platte tekst Char"/>
    <w:basedOn w:val="Standaardalinea-lettertype"/>
    <w:link w:val="Platteteks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1F5F8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1F5F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1F5F8A"/>
    <w:rPr>
      <w:rFonts w:cs="Times New Roman"/>
    </w:rPr>
  </w:style>
  <w:style w:type="character" w:styleId="Nadruk">
    <w:name w:val="Emphasis"/>
    <w:basedOn w:val="Standaardalinea-lettertype"/>
    <w:uiPriority w:val="20"/>
    <w:qFormat/>
    <w:rsid w:val="000D57F4"/>
    <w:rPr>
      <w:i/>
      <w:iCs/>
    </w:rPr>
  </w:style>
  <w:style w:type="paragraph" w:styleId="Inhopg1">
    <w:name w:val="toc 1"/>
    <w:basedOn w:val="Standaard"/>
    <w:next w:val="Standaard"/>
    <w:autoRedefine/>
    <w:uiPriority w:val="39"/>
    <w:rsid w:val="003E017A"/>
    <w:pPr>
      <w:spacing w:before="240"/>
    </w:pPr>
    <w:rPr>
      <w:sz w:val="20"/>
    </w:rPr>
  </w:style>
  <w:style w:type="paragraph" w:styleId="Inhopg2">
    <w:name w:val="toc 2"/>
    <w:basedOn w:val="Standaard"/>
    <w:next w:val="Standaard"/>
    <w:autoRedefine/>
    <w:uiPriority w:val="39"/>
    <w:rsid w:val="00D53B5E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D53B5E"/>
    <w:pPr>
      <w:ind w:left="360"/>
    </w:pPr>
  </w:style>
  <w:style w:type="paragraph" w:styleId="Plattetekstinspringen">
    <w:name w:val="Body Text Indent"/>
    <w:basedOn w:val="Standaard"/>
    <w:rsid w:val="00A57CC8"/>
    <w:pPr>
      <w:spacing w:after="120"/>
      <w:ind w:left="283"/>
    </w:pPr>
  </w:style>
  <w:style w:type="character" w:customStyle="1" w:styleId="Char3">
    <w:name w:val="Char3"/>
    <w:basedOn w:val="Standaardalinea-lettertype"/>
    <w:semiHidden/>
    <w:rsid w:val="00A57CC8"/>
    <w:rPr>
      <w:rFonts w:ascii="Verdana" w:hAnsi="Verdana"/>
      <w:lang w:val="nl-NL" w:eastAsia="nl-NL" w:bidi="ar-SA"/>
    </w:rPr>
  </w:style>
  <w:style w:type="paragraph" w:customStyle="1" w:styleId="Kop20">
    <w:name w:val="Kop2"/>
    <w:basedOn w:val="Kop2"/>
    <w:rsid w:val="00A57CC8"/>
    <w:pPr>
      <w:numPr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/>
      <w:szCs w:val="20"/>
    </w:rPr>
  </w:style>
  <w:style w:type="character" w:customStyle="1" w:styleId="Char1">
    <w:name w:val="Char1"/>
    <w:basedOn w:val="Standaardalinea-lettertype"/>
    <w:semiHidden/>
    <w:rsid w:val="00966FE5"/>
    <w:rPr>
      <w:rFonts w:ascii="Verdana" w:hAnsi="Verdana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Voetnootmarkering">
    <w:name w:val="footnote reference"/>
    <w:basedOn w:val="Standaardalinea-lettertype"/>
    <w:uiPriority w:val="99"/>
    <w:semiHidden/>
    <w:rsid w:val="0094429A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E1788"/>
    <w:rPr>
      <w:color w:val="800080"/>
      <w:u w:val="single"/>
    </w:rPr>
  </w:style>
  <w:style w:type="paragraph" w:styleId="Lijstalinea">
    <w:name w:val="List Paragraph"/>
    <w:basedOn w:val="Standaard"/>
    <w:link w:val="LijstalineaChar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e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DA341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A3416"/>
    <w:rPr>
      <w:rFonts w:ascii="Verdana" w:hAnsi="Verdana"/>
      <w:snapToGrid w:val="0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04640D"/>
    <w:rPr>
      <w:b/>
      <w:bCs/>
    </w:rPr>
  </w:style>
  <w:style w:type="character" w:customStyle="1" w:styleId="Kop2Char">
    <w:name w:val="Kop 2 Char"/>
    <w:basedOn w:val="Standaardalinea-lettertype"/>
    <w:link w:val="Kop2"/>
    <w:rsid w:val="003E017A"/>
    <w:rPr>
      <w:rFonts w:ascii="Verdana" w:hAnsi="Verdana" w:cs="Arial"/>
      <w:b/>
      <w:bCs/>
      <w:iCs/>
      <w:snapToGrid w:val="0"/>
      <w:sz w:val="28"/>
      <w:szCs w:val="28"/>
    </w:rPr>
  </w:style>
  <w:style w:type="character" w:customStyle="1" w:styleId="Kop4Char">
    <w:name w:val="Kop 4 Char"/>
    <w:basedOn w:val="Standaardalinea-lettertype"/>
    <w:link w:val="Kop4"/>
    <w:rsid w:val="004C047B"/>
    <w:rPr>
      <w:rFonts w:ascii="Verdana" w:hAnsi="Verdana"/>
      <w:bCs/>
      <w:i/>
      <w:sz w:val="18"/>
      <w:szCs w:val="18"/>
    </w:rPr>
  </w:style>
  <w:style w:type="paragraph" w:styleId="Normaalweb">
    <w:name w:val="Normal (Web)"/>
    <w:basedOn w:val="Standaard"/>
    <w:uiPriority w:val="99"/>
    <w:unhideWhenUsed/>
    <w:rsid w:val="00066757"/>
    <w:pPr>
      <w:spacing w:after="150"/>
    </w:pPr>
    <w:rPr>
      <w:rFonts w:ascii="Times New Roman" w:hAnsi="Times New Roman"/>
      <w:snapToGrid/>
      <w:sz w:val="24"/>
      <w:szCs w:val="24"/>
    </w:rPr>
  </w:style>
  <w:style w:type="paragraph" w:customStyle="1" w:styleId="CM12">
    <w:name w:val="CM1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32">
    <w:name w:val="CM3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42">
    <w:name w:val="CM4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Default">
    <w:name w:val="Default"/>
    <w:rsid w:val="00D035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491BBD"/>
    <w:pPr>
      <w:spacing w:line="161" w:lineRule="atLeast"/>
    </w:pPr>
    <w:rPr>
      <w:rFonts w:ascii="RijksoverheidSansHeading" w:hAnsi="RijksoverheidSansHeading" w:cs="Times New Roman"/>
      <w:color w:val="auto"/>
    </w:rPr>
  </w:style>
  <w:style w:type="character" w:customStyle="1" w:styleId="A4">
    <w:name w:val="A4"/>
    <w:uiPriority w:val="99"/>
    <w:rsid w:val="00491BBD"/>
    <w:rPr>
      <w:rFonts w:cs="RijksoverheidSansHeading"/>
      <w:b/>
      <w:bCs/>
      <w:color w:val="000000"/>
      <w:sz w:val="20"/>
      <w:szCs w:val="20"/>
    </w:rPr>
  </w:style>
  <w:style w:type="character" w:customStyle="1" w:styleId="A5">
    <w:name w:val="A5"/>
    <w:uiPriority w:val="99"/>
    <w:rsid w:val="00491BBD"/>
    <w:rPr>
      <w:rFonts w:ascii="RijksoverheidSansText" w:hAnsi="RijksoverheidSansText" w:cs="RijksoverheidSansText"/>
      <w:color w:val="000000"/>
      <w:sz w:val="14"/>
      <w:szCs w:val="1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9111D"/>
    <w:pPr>
      <w:keepLines/>
      <w:spacing w:line="259" w:lineRule="auto"/>
      <w:outlineLvl w:val="9"/>
    </w:pPr>
    <w:rPr>
      <w:rFonts w:asciiTheme="majorHAnsi" w:eastAsiaTheme="majorEastAsia" w:hAnsiTheme="majorHAnsi" w:cstheme="majorBidi"/>
      <w:b/>
      <w:bCs w:val="0"/>
      <w:snapToGrid/>
      <w:color w:val="365F91" w:themeColor="accent1" w:themeShade="BF"/>
      <w:kern w:val="0"/>
      <w:sz w:val="32"/>
    </w:rPr>
  </w:style>
  <w:style w:type="character" w:customStyle="1" w:styleId="Kop3Char">
    <w:name w:val="Kop 3 Char"/>
    <w:basedOn w:val="Standaardalinea-lettertype"/>
    <w:link w:val="Kop3"/>
    <w:rsid w:val="00345F26"/>
    <w:rPr>
      <w:rFonts w:ascii="Verdana" w:hAnsi="Verdana" w:cs="Arial"/>
      <w:bCs/>
      <w:i/>
      <w:snapToGrid w:val="0"/>
      <w:szCs w:val="26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D77BE7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ABF480-E87F-4212-831E-7E627DB57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92500D72</Template>
  <TotalTime>0</TotalTime>
  <Pages>2</Pages>
  <Words>190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1239</CharactersWithSpaces>
  <SharedDoc>false</SharedDoc>
  <HLinks>
    <vt:vector size="450" baseType="variant">
      <vt:variant>
        <vt:i4>1966144</vt:i4>
      </vt:variant>
      <vt:variant>
        <vt:i4>402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393219</vt:i4>
      </vt:variant>
      <vt:variant>
        <vt:i4>399</vt:i4>
      </vt:variant>
      <vt:variant>
        <vt:i4>0</vt:i4>
      </vt:variant>
      <vt:variant>
        <vt:i4>5</vt:i4>
      </vt:variant>
      <vt:variant>
        <vt:lpwstr>http://www.pianoo.nl/document/4633/handleiding-social-return-bij-rijk</vt:lpwstr>
      </vt:variant>
      <vt:variant>
        <vt:lpwstr/>
      </vt:variant>
      <vt:variant>
        <vt:i4>1507403</vt:i4>
      </vt:variant>
      <vt:variant>
        <vt:i4>396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393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390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1376261</vt:i4>
      </vt:variant>
      <vt:variant>
        <vt:i4>387</vt:i4>
      </vt:variant>
      <vt:variant>
        <vt:i4>0</vt:i4>
      </vt:variant>
      <vt:variant>
        <vt:i4>5</vt:i4>
      </vt:variant>
      <vt:variant>
        <vt:lpwstr>http://www.pianoo.nl/praktijk-tools/handreikingen-voorbeelddocumenten/duurzaam-inkopen/handreikingen-sociale-voorwaarden</vt:lpwstr>
      </vt:variant>
      <vt:variant>
        <vt:lpwstr/>
      </vt:variant>
      <vt:variant>
        <vt:i4>6684720</vt:i4>
      </vt:variant>
      <vt:variant>
        <vt:i4>384</vt:i4>
      </vt:variant>
      <vt:variant>
        <vt:i4>0</vt:i4>
      </vt:variant>
      <vt:variant>
        <vt:i4>5</vt:i4>
      </vt:variant>
      <vt:variant>
        <vt:lpwstr>http://www.pianoo.nl/document/7583/advies-klachtafhandeling-bij-aanbesteden</vt:lpwstr>
      </vt:variant>
      <vt:variant>
        <vt:lpwstr/>
      </vt:variant>
      <vt:variant>
        <vt:i4>6357073</vt:i4>
      </vt:variant>
      <vt:variant>
        <vt:i4>381</vt:i4>
      </vt:variant>
      <vt:variant>
        <vt:i4>0</vt:i4>
      </vt:variant>
      <vt:variant>
        <vt:i4>5</vt:i4>
      </vt:variant>
      <vt:variant>
        <vt:lpwstr>mailto:klachtenmeldpuntHIS@rijksoverheid.nl</vt:lpwstr>
      </vt:variant>
      <vt:variant>
        <vt:lpwstr/>
      </vt:variant>
      <vt:variant>
        <vt:i4>2031620</vt:i4>
      </vt:variant>
      <vt:variant>
        <vt:i4>378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3145827</vt:i4>
      </vt:variant>
      <vt:variant>
        <vt:i4>375</vt:i4>
      </vt:variant>
      <vt:variant>
        <vt:i4>0</vt:i4>
      </vt:variant>
      <vt:variant>
        <vt:i4>5</vt:i4>
      </vt:variant>
      <vt:variant>
        <vt:lpwstr>http://www.rijksoverheid.nl/onderwerpen/aanbesteden</vt:lpwstr>
      </vt:variant>
      <vt:variant>
        <vt:lpwstr/>
      </vt:variant>
      <vt:variant>
        <vt:i4>7929954</vt:i4>
      </vt:variant>
      <vt:variant>
        <vt:i4>372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7405683</vt:i4>
      </vt:variant>
      <vt:variant>
        <vt:i4>369</vt:i4>
      </vt:variant>
      <vt:variant>
        <vt:i4>0</vt:i4>
      </vt:variant>
      <vt:variant>
        <vt:i4>5</vt:i4>
      </vt:variant>
      <vt:variant>
        <vt:lpwstr>http://www.ubrijk.nl/organisatieonderdelen/ubr-his</vt:lpwstr>
      </vt:variant>
      <vt:variant>
        <vt:lpwstr/>
      </vt:variant>
      <vt:variant>
        <vt:i4>1179697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_Toc323722324</vt:lpwstr>
      </vt:variant>
      <vt:variant>
        <vt:i4>1179697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_Toc323722323</vt:lpwstr>
      </vt:variant>
      <vt:variant>
        <vt:i4>1179697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_Toc323722322</vt:lpwstr>
      </vt:variant>
      <vt:variant>
        <vt:i4>1179697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_Toc323722321</vt:lpwstr>
      </vt:variant>
      <vt:variant>
        <vt:i4>1179697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_Toc323722320</vt:lpwstr>
      </vt:variant>
      <vt:variant>
        <vt:i4>1114161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_Toc323722319</vt:lpwstr>
      </vt:variant>
      <vt:variant>
        <vt:i4>1114161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_Toc323722318</vt:lpwstr>
      </vt:variant>
      <vt:variant>
        <vt:i4>1114161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_Toc323722317</vt:lpwstr>
      </vt:variant>
      <vt:variant>
        <vt:i4>1114161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_Toc323722316</vt:lpwstr>
      </vt:variant>
      <vt:variant>
        <vt:i4>1114161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_Toc323722315</vt:lpwstr>
      </vt:variant>
      <vt:variant>
        <vt:i4>1114161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_Toc323722314</vt:lpwstr>
      </vt:variant>
      <vt:variant>
        <vt:i4>1114161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_Toc323722313</vt:lpwstr>
      </vt:variant>
      <vt:variant>
        <vt:i4>1114161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_Toc323722312</vt:lpwstr>
      </vt:variant>
      <vt:variant>
        <vt:i4>1114161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_Toc323722311</vt:lpwstr>
      </vt:variant>
      <vt:variant>
        <vt:i4>1114161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_Toc323722310</vt:lpwstr>
      </vt:variant>
      <vt:variant>
        <vt:i4>1048625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_Toc323722309</vt:lpwstr>
      </vt:variant>
      <vt:variant>
        <vt:i4>1048625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_Toc323722308</vt:lpwstr>
      </vt:variant>
      <vt:variant>
        <vt:i4>1048625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_Toc323722307</vt:lpwstr>
      </vt:variant>
      <vt:variant>
        <vt:i4>1048625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_Toc323722306</vt:lpwstr>
      </vt:variant>
      <vt:variant>
        <vt:i4>1048625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_Toc323722305</vt:lpwstr>
      </vt:variant>
      <vt:variant>
        <vt:i4>1048625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_Toc323722304</vt:lpwstr>
      </vt:variant>
      <vt:variant>
        <vt:i4>1048625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_Toc323722303</vt:lpwstr>
      </vt:variant>
      <vt:variant>
        <vt:i4>1048625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_Toc323722302</vt:lpwstr>
      </vt:variant>
      <vt:variant>
        <vt:i4>1048625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_Toc323722301</vt:lpwstr>
      </vt:variant>
      <vt:variant>
        <vt:i4>1048625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_Toc323722300</vt:lpwstr>
      </vt:variant>
      <vt:variant>
        <vt:i4>1638448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_Toc323722299</vt:lpwstr>
      </vt:variant>
      <vt:variant>
        <vt:i4>1638448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_Toc323722298</vt:lpwstr>
      </vt:variant>
      <vt:variant>
        <vt:i4>1638448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_Toc323722297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_Toc323722296</vt:lpwstr>
      </vt:variant>
      <vt:variant>
        <vt:i4>1638448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_Toc323722295</vt:lpwstr>
      </vt:variant>
      <vt:variant>
        <vt:i4>1638448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_Toc323722294</vt:lpwstr>
      </vt:variant>
      <vt:variant>
        <vt:i4>1638448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_Toc323722293</vt:lpwstr>
      </vt:variant>
      <vt:variant>
        <vt:i4>1638448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_Toc323722292</vt:lpwstr>
      </vt:variant>
      <vt:variant>
        <vt:i4>1638448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_Toc323722291</vt:lpwstr>
      </vt:variant>
      <vt:variant>
        <vt:i4>1638448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_Toc323722290</vt:lpwstr>
      </vt:variant>
      <vt:variant>
        <vt:i4>1572912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_Toc323722289</vt:lpwstr>
      </vt:variant>
      <vt:variant>
        <vt:i4>1572912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_Toc323722288</vt:lpwstr>
      </vt:variant>
      <vt:variant>
        <vt:i4>1572912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_Toc323722287</vt:lpwstr>
      </vt:variant>
      <vt:variant>
        <vt:i4>1572912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_Toc323722286</vt:lpwstr>
      </vt:variant>
      <vt:variant>
        <vt:i4>1572912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_Toc323722285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_Toc323722284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_Toc323722283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_Toc323722282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_Toc323722281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_Toc323722280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_Toc323722279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_Toc323722278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_Toc323722277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_Toc323722276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_Toc323722275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_Toc323722274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_Toc323722273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_Toc323722272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_Toc323722271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_Toc323722270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_Toc323722269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_Toc323722268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_Toc323722267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_Toc323722266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_Toc323722265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_Toc323722264</vt:lpwstr>
      </vt:variant>
      <vt:variant>
        <vt:i4>1966144</vt:i4>
      </vt:variant>
      <vt:variant>
        <vt:i4>3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458775</vt:i4>
      </vt:variant>
      <vt:variant>
        <vt:i4>0</vt:i4>
      </vt:variant>
      <vt:variant>
        <vt:i4>0</vt:i4>
      </vt:variant>
      <vt:variant>
        <vt:i4>5</vt:i4>
      </vt:variant>
      <vt:variant>
        <vt:lpwstr>http://www.pianoo.nl/sites/default/files/documents/documents/handleidingsocialreturndecember2011.pdf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2020-10-31T21:13:00Z</dcterms:created>
  <dcterms:modified xsi:type="dcterms:W3CDTF">2020-10-31T21:26:00Z</dcterms:modified>
</cp:coreProperties>
</file>